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F31BB" w14:textId="77777777" w:rsidR="006C4D43" w:rsidRPr="000D365A" w:rsidRDefault="006C4D43" w:rsidP="006C4D43">
      <w:pPr>
        <w:pStyle w:val="31"/>
        <w:contextualSpacing/>
        <w:rPr>
          <w:rFonts w:ascii="Times New Roman" w:hAnsi="Times New Roman"/>
          <w:sz w:val="24"/>
          <w:szCs w:val="24"/>
        </w:rPr>
      </w:pPr>
      <w:r w:rsidRPr="000D365A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ИНОБР</w:t>
      </w:r>
      <w:r w:rsidRPr="000D365A">
        <w:rPr>
          <w:rFonts w:ascii="Times New Roman" w:hAnsi="Times New Roman"/>
          <w:sz w:val="24"/>
          <w:szCs w:val="24"/>
        </w:rPr>
        <w:t>НАУКИ РОССИ</w:t>
      </w:r>
      <w:r>
        <w:rPr>
          <w:rFonts w:ascii="Times New Roman" w:hAnsi="Times New Roman"/>
          <w:sz w:val="24"/>
          <w:szCs w:val="24"/>
        </w:rPr>
        <w:t>И</w:t>
      </w:r>
    </w:p>
    <w:p w14:paraId="17F38D9B" w14:textId="77777777" w:rsidR="006C4D43" w:rsidRDefault="006C4D43" w:rsidP="006C4D43">
      <w:pPr>
        <w:pStyle w:val="31"/>
        <w:contextualSpacing/>
        <w:rPr>
          <w:rFonts w:ascii="Times New Roman" w:hAnsi="Times New Roman"/>
          <w:sz w:val="24"/>
          <w:szCs w:val="24"/>
        </w:rPr>
      </w:pPr>
      <w:r w:rsidRPr="000D365A">
        <w:rPr>
          <w:rFonts w:ascii="Times New Roman" w:hAnsi="Times New Roman"/>
          <w:sz w:val="24"/>
          <w:szCs w:val="24"/>
        </w:rPr>
        <w:t xml:space="preserve">Федеральное государственное </w:t>
      </w:r>
      <w:r>
        <w:rPr>
          <w:rFonts w:ascii="Times New Roman" w:hAnsi="Times New Roman"/>
          <w:sz w:val="24"/>
          <w:szCs w:val="24"/>
        </w:rPr>
        <w:t>бюджетное</w:t>
      </w:r>
      <w:r w:rsidRPr="000D365A">
        <w:rPr>
          <w:rFonts w:ascii="Times New Roman" w:hAnsi="Times New Roman"/>
          <w:sz w:val="24"/>
          <w:szCs w:val="24"/>
        </w:rPr>
        <w:t xml:space="preserve"> </w:t>
      </w:r>
    </w:p>
    <w:p w14:paraId="758C2F66" w14:textId="77777777" w:rsidR="006C4D43" w:rsidRDefault="006C4D43" w:rsidP="006C4D43">
      <w:pPr>
        <w:pStyle w:val="31"/>
        <w:contextualSpacing/>
        <w:rPr>
          <w:rFonts w:ascii="Times New Roman" w:hAnsi="Times New Roman"/>
          <w:sz w:val="24"/>
          <w:szCs w:val="24"/>
        </w:rPr>
      </w:pPr>
      <w:r w:rsidRPr="000D365A">
        <w:rPr>
          <w:rFonts w:ascii="Times New Roman" w:hAnsi="Times New Roman"/>
          <w:sz w:val="24"/>
          <w:szCs w:val="24"/>
        </w:rPr>
        <w:t>образовательное учреждение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365A">
        <w:rPr>
          <w:rFonts w:ascii="Times New Roman" w:hAnsi="Times New Roman"/>
          <w:sz w:val="24"/>
          <w:szCs w:val="24"/>
        </w:rPr>
        <w:t>высшего образования</w:t>
      </w:r>
      <w:r w:rsidRPr="000D365A">
        <w:rPr>
          <w:rFonts w:ascii="Times New Roman" w:hAnsi="Times New Roman"/>
          <w:sz w:val="24"/>
          <w:szCs w:val="24"/>
        </w:rPr>
        <w:br/>
        <w:t>«</w:t>
      </w:r>
      <w:r>
        <w:rPr>
          <w:rFonts w:ascii="Times New Roman" w:hAnsi="Times New Roman"/>
          <w:sz w:val="24"/>
          <w:szCs w:val="24"/>
        </w:rPr>
        <w:t>Челябинский государственный университет</w:t>
      </w:r>
      <w:r w:rsidRPr="000D365A">
        <w:rPr>
          <w:rFonts w:ascii="Times New Roman" w:hAnsi="Times New Roman"/>
          <w:sz w:val="24"/>
          <w:szCs w:val="24"/>
        </w:rPr>
        <w:t>»</w:t>
      </w:r>
    </w:p>
    <w:p w14:paraId="1E034FD2" w14:textId="77777777" w:rsidR="00063636" w:rsidRDefault="006C4D43" w:rsidP="006C4D43">
      <w:pPr>
        <w:pStyle w:val="3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«ЧелГУ»)</w:t>
      </w:r>
    </w:p>
    <w:p w14:paraId="0019F732" w14:textId="77777777" w:rsidR="006C4D43" w:rsidRPr="000D365A" w:rsidRDefault="00063636" w:rsidP="006C4D43">
      <w:pPr>
        <w:pStyle w:val="3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Институт образования и практической психологии</w:t>
      </w:r>
      <w:r w:rsidR="006C4D43" w:rsidRPr="000D365A">
        <w:rPr>
          <w:rFonts w:ascii="Times New Roman" w:hAnsi="Times New Roman"/>
          <w:sz w:val="24"/>
          <w:szCs w:val="24"/>
        </w:rPr>
        <w:br/>
        <w:t>Кафедра</w:t>
      </w:r>
      <w:r>
        <w:rPr>
          <w:rFonts w:ascii="Times New Roman" w:hAnsi="Times New Roman"/>
          <w:sz w:val="24"/>
          <w:szCs w:val="24"/>
        </w:rPr>
        <w:t xml:space="preserve"> специальной и </w:t>
      </w:r>
      <w:r w:rsidR="007B5AC0">
        <w:rPr>
          <w:rFonts w:ascii="Times New Roman" w:hAnsi="Times New Roman"/>
          <w:sz w:val="24"/>
          <w:szCs w:val="24"/>
        </w:rPr>
        <w:t>клинической психологии</w:t>
      </w:r>
    </w:p>
    <w:p w14:paraId="7F2CECB6" w14:textId="77777777" w:rsidR="00835C4B" w:rsidRPr="000D365A" w:rsidRDefault="00835C4B" w:rsidP="00146BCD">
      <w:pPr>
        <w:pStyle w:val="af5"/>
      </w:pPr>
    </w:p>
    <w:p w14:paraId="7982011E" w14:textId="77777777" w:rsidR="00050065" w:rsidRPr="00835C4B" w:rsidRDefault="00050065" w:rsidP="00146BCD">
      <w:pPr>
        <w:pStyle w:val="af5"/>
      </w:pPr>
      <w:r w:rsidRPr="00835C4B">
        <w:t>Р</w:t>
      </w:r>
      <w:r w:rsidR="00001F03" w:rsidRPr="00835C4B">
        <w:t>ЕЦЕНЗ</w:t>
      </w:r>
      <w:r w:rsidR="0037278C" w:rsidRPr="00835C4B">
        <w:t>ИЯ НА</w:t>
      </w:r>
      <w:r w:rsidR="00001F03" w:rsidRPr="00835C4B">
        <w:t xml:space="preserve"> </w:t>
      </w:r>
      <w:r w:rsidRPr="00835C4B">
        <w:t>ВЫПУСКН</w:t>
      </w:r>
      <w:r w:rsidR="0037278C" w:rsidRPr="00835C4B">
        <w:t>УЮ</w:t>
      </w:r>
      <w:r w:rsidRPr="00835C4B">
        <w:t xml:space="preserve"> КВАЛИФИКАЦИОНН</w:t>
      </w:r>
      <w:r w:rsidR="0037278C" w:rsidRPr="00835C4B">
        <w:t>УЮ</w:t>
      </w:r>
      <w:r w:rsidRPr="00835C4B">
        <w:t xml:space="preserve"> РАБОТ</w:t>
      </w:r>
      <w:r w:rsidR="0037278C" w:rsidRPr="00835C4B">
        <w:t>У</w:t>
      </w:r>
    </w:p>
    <w:p w14:paraId="0B71E53F" w14:textId="77777777" w:rsidR="00050065" w:rsidRPr="00835C4B" w:rsidRDefault="00050065" w:rsidP="00050065">
      <w:pPr>
        <w:rPr>
          <w:sz w:val="28"/>
          <w:szCs w:val="28"/>
        </w:rPr>
      </w:pPr>
    </w:p>
    <w:p w14:paraId="2B74536A" w14:textId="77777777" w:rsidR="00B904CE" w:rsidRPr="006156D4" w:rsidRDefault="00163E43" w:rsidP="006156D4">
      <w:pPr>
        <w:jc w:val="both"/>
        <w:rPr>
          <w:sz w:val="28"/>
          <w:szCs w:val="28"/>
        </w:rPr>
      </w:pPr>
      <w:r w:rsidRPr="006156D4">
        <w:rPr>
          <w:sz w:val="28"/>
          <w:szCs w:val="28"/>
        </w:rPr>
        <w:t xml:space="preserve">ВКР выполнена </w:t>
      </w:r>
      <w:r w:rsidR="007B5AC0" w:rsidRPr="006156D4">
        <w:rPr>
          <w:sz w:val="28"/>
          <w:szCs w:val="28"/>
        </w:rPr>
        <w:t>_____________________________________________________</w:t>
      </w:r>
    </w:p>
    <w:p w14:paraId="28B0E5D2" w14:textId="77777777" w:rsidR="007B5AC0" w:rsidRPr="006156D4" w:rsidRDefault="007B5AC0" w:rsidP="006156D4">
      <w:pPr>
        <w:jc w:val="center"/>
        <w:rPr>
          <w:i/>
          <w:iCs/>
          <w:sz w:val="20"/>
          <w:szCs w:val="20"/>
        </w:rPr>
      </w:pPr>
      <w:r w:rsidRPr="006156D4">
        <w:rPr>
          <w:i/>
          <w:iCs/>
          <w:sz w:val="20"/>
          <w:szCs w:val="20"/>
        </w:rPr>
        <w:t>(ФИО обучающегося)</w:t>
      </w:r>
    </w:p>
    <w:p w14:paraId="256D7ABD" w14:textId="77777777" w:rsidR="00B904CE" w:rsidRPr="006156D4" w:rsidRDefault="00B904CE" w:rsidP="006156D4">
      <w:pPr>
        <w:jc w:val="both"/>
        <w:rPr>
          <w:sz w:val="28"/>
          <w:szCs w:val="28"/>
        </w:rPr>
      </w:pPr>
      <w:r w:rsidRPr="006156D4">
        <w:rPr>
          <w:sz w:val="28"/>
          <w:szCs w:val="28"/>
        </w:rPr>
        <w:t xml:space="preserve">Тема </w:t>
      </w:r>
      <w:r w:rsidR="007B5AC0" w:rsidRPr="006156D4">
        <w:rPr>
          <w:sz w:val="28"/>
          <w:szCs w:val="28"/>
        </w:rPr>
        <w:t>ВКР ___________________________________________________________</w:t>
      </w:r>
    </w:p>
    <w:p w14:paraId="740A6924" w14:textId="77777777" w:rsidR="00B904CE" w:rsidRPr="006156D4" w:rsidRDefault="00B904CE" w:rsidP="006156D4">
      <w:pPr>
        <w:jc w:val="both"/>
        <w:rPr>
          <w:sz w:val="28"/>
          <w:szCs w:val="28"/>
        </w:rPr>
      </w:pPr>
      <w:r w:rsidRPr="006156D4">
        <w:rPr>
          <w:sz w:val="28"/>
          <w:szCs w:val="28"/>
        </w:rPr>
        <w:t xml:space="preserve">Группа </w:t>
      </w:r>
      <w:r w:rsidR="007B5AC0" w:rsidRPr="006156D4">
        <w:rPr>
          <w:sz w:val="28"/>
          <w:szCs w:val="28"/>
        </w:rPr>
        <w:t>__________________</w:t>
      </w:r>
    </w:p>
    <w:p w14:paraId="4E708B07" w14:textId="77777777" w:rsidR="00B904CE" w:rsidRPr="006156D4" w:rsidRDefault="00B904CE" w:rsidP="006156D4">
      <w:pPr>
        <w:jc w:val="both"/>
        <w:rPr>
          <w:sz w:val="28"/>
          <w:szCs w:val="28"/>
        </w:rPr>
      </w:pPr>
      <w:r w:rsidRPr="006156D4">
        <w:rPr>
          <w:sz w:val="28"/>
          <w:szCs w:val="28"/>
        </w:rPr>
        <w:t xml:space="preserve">Направление </w:t>
      </w:r>
      <w:r w:rsidR="007B5AC0" w:rsidRPr="006156D4">
        <w:rPr>
          <w:sz w:val="28"/>
          <w:szCs w:val="28"/>
        </w:rPr>
        <w:t>_____________________</w:t>
      </w:r>
    </w:p>
    <w:p w14:paraId="4E927C9C" w14:textId="77777777" w:rsidR="00B904CE" w:rsidRPr="006156D4" w:rsidRDefault="00B904CE" w:rsidP="006156D4">
      <w:pPr>
        <w:jc w:val="both"/>
        <w:rPr>
          <w:sz w:val="28"/>
          <w:szCs w:val="28"/>
        </w:rPr>
      </w:pPr>
      <w:r w:rsidRPr="006156D4">
        <w:rPr>
          <w:sz w:val="28"/>
          <w:szCs w:val="28"/>
        </w:rPr>
        <w:t>Рецензент</w:t>
      </w:r>
      <w:r w:rsidR="004772A1" w:rsidRPr="006156D4">
        <w:rPr>
          <w:sz w:val="28"/>
          <w:szCs w:val="28"/>
        </w:rPr>
        <w:t xml:space="preserve"> </w:t>
      </w:r>
      <w:r w:rsidR="007B5AC0" w:rsidRPr="006156D4">
        <w:rPr>
          <w:sz w:val="28"/>
          <w:szCs w:val="28"/>
        </w:rPr>
        <w:t>____________________________________________________________________</w:t>
      </w:r>
    </w:p>
    <w:p w14:paraId="64C34A2E" w14:textId="77777777" w:rsidR="00050065" w:rsidRPr="006156D4" w:rsidRDefault="00050065" w:rsidP="00835C4B">
      <w:pPr>
        <w:spacing w:before="120"/>
        <w:jc w:val="center"/>
      </w:pPr>
      <w:r w:rsidRPr="006156D4">
        <w:t xml:space="preserve">Оценка </w:t>
      </w:r>
      <w:r w:rsidR="007B5AC0" w:rsidRPr="006156D4">
        <w:t>выпускной квалификационной работы</w:t>
      </w:r>
      <w:r w:rsidRPr="006156D4">
        <w:t xml:space="preserve"> </w:t>
      </w:r>
    </w:p>
    <w:p w14:paraId="3301BAED" w14:textId="77777777" w:rsidR="00001F03" w:rsidRPr="00DF268D" w:rsidRDefault="00001F03" w:rsidP="00050065">
      <w:pPr>
        <w:jc w:val="both"/>
        <w:rPr>
          <w:sz w:val="28"/>
          <w:szCs w:val="28"/>
        </w:rPr>
      </w:pP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5"/>
        <w:gridCol w:w="601"/>
        <w:gridCol w:w="601"/>
        <w:gridCol w:w="601"/>
        <w:gridCol w:w="603"/>
      </w:tblGrid>
      <w:tr w:rsidR="000175D0" w14:paraId="13C8CDBB" w14:textId="77777777" w:rsidTr="006D47AD">
        <w:trPr>
          <w:cantSplit/>
          <w:trHeight w:val="232"/>
          <w:jc w:val="center"/>
        </w:trPr>
        <w:tc>
          <w:tcPr>
            <w:tcW w:w="3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6CE55F" w14:textId="77777777" w:rsidR="000175D0" w:rsidRDefault="007B5AC0">
            <w:pPr>
              <w:jc w:val="center"/>
            </w:pPr>
            <w:r>
              <w:t>Показатели</w:t>
            </w:r>
          </w:p>
        </w:tc>
        <w:tc>
          <w:tcPr>
            <w:tcW w:w="1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A84E18" w14:textId="77777777" w:rsidR="000175D0" w:rsidRDefault="000175D0">
            <w:pPr>
              <w:jc w:val="center"/>
            </w:pPr>
            <w:r>
              <w:t xml:space="preserve">Оценка </w:t>
            </w:r>
          </w:p>
        </w:tc>
      </w:tr>
      <w:tr w:rsidR="000175D0" w14:paraId="104598DF" w14:textId="77777777" w:rsidTr="00063636">
        <w:trPr>
          <w:cantSplit/>
          <w:trHeight w:val="222"/>
          <w:jc w:val="center"/>
        </w:trPr>
        <w:tc>
          <w:tcPr>
            <w:tcW w:w="3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3EB3" w14:textId="77777777" w:rsidR="000175D0" w:rsidRDefault="000175D0"/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37229B" w14:textId="77777777" w:rsidR="000175D0" w:rsidRDefault="000175D0">
            <w:pPr>
              <w:jc w:val="center"/>
            </w:pPr>
            <w:r>
              <w:t>от</w:t>
            </w:r>
            <w:r>
              <w:softHyphen/>
              <w:t>л.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377C61" w14:textId="77777777" w:rsidR="000175D0" w:rsidRDefault="000175D0">
            <w:pPr>
              <w:jc w:val="center"/>
            </w:pPr>
            <w:r>
              <w:t>хор.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ABA0E8" w14:textId="77777777" w:rsidR="000175D0" w:rsidRDefault="000175D0">
            <w:pPr>
              <w:jc w:val="center"/>
            </w:pPr>
            <w:r>
              <w:t>удов.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48ADF0" w14:textId="77777777" w:rsidR="000175D0" w:rsidRDefault="000175D0">
            <w:pPr>
              <w:jc w:val="center"/>
            </w:pPr>
            <w:r>
              <w:t>неуд.</w:t>
            </w:r>
          </w:p>
        </w:tc>
      </w:tr>
      <w:tr w:rsidR="000175D0" w14:paraId="2CD96FA3" w14:textId="77777777" w:rsidTr="005D58DA">
        <w:trPr>
          <w:cantSplit/>
          <w:trHeight w:val="683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65DD4" w14:textId="77777777" w:rsidR="000175D0" w:rsidRPr="00063636" w:rsidRDefault="007B5AC0" w:rsidP="005D58DA">
            <w:pPr>
              <w:ind w:left="193"/>
              <w:jc w:val="both"/>
              <w:rPr>
                <w:bCs/>
              </w:rPr>
            </w:pPr>
            <w:r w:rsidRPr="00063636">
              <w:rPr>
                <w:bCs/>
              </w:rPr>
              <w:t>Актуальность темы исследования</w:t>
            </w:r>
            <w:r w:rsidR="00063636">
              <w:rPr>
                <w:bCs/>
              </w:rPr>
              <w:t>, самостоятельность подхода к ее раскрытию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4A7E68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E0474E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1C47E9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FFA7E9" w14:textId="77777777" w:rsidR="000175D0" w:rsidRPr="00063636" w:rsidRDefault="000175D0" w:rsidP="00063636">
            <w:pPr>
              <w:ind w:left="192"/>
              <w:jc w:val="center"/>
            </w:pPr>
          </w:p>
        </w:tc>
      </w:tr>
      <w:tr w:rsidR="00063636" w14:paraId="69392BA9" w14:textId="77777777" w:rsidTr="007B5AC0">
        <w:trPr>
          <w:cantSplit/>
          <w:trHeight w:val="111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9C7976" w14:textId="77777777" w:rsidR="00063636" w:rsidRPr="00063636" w:rsidRDefault="00063636" w:rsidP="005D58DA">
            <w:pPr>
              <w:ind w:left="193"/>
              <w:jc w:val="both"/>
              <w:rPr>
                <w:bCs/>
              </w:rPr>
            </w:pPr>
            <w:r>
              <w:rPr>
                <w:bCs/>
              </w:rPr>
              <w:t>Методологический аппарат</w:t>
            </w:r>
            <w:r w:rsidR="0076322D">
              <w:rPr>
                <w:bCs/>
              </w:rPr>
              <w:t xml:space="preserve"> работы, логичность и грамотность</w:t>
            </w:r>
            <w:r w:rsidR="00A94D3A" w:rsidRPr="00063636">
              <w:t xml:space="preserve"> </w:t>
            </w:r>
            <w:r w:rsidR="0076322D">
              <w:t xml:space="preserve">его </w:t>
            </w:r>
            <w:r w:rsidR="005D58DA">
              <w:t>построения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EC7505" w14:textId="77777777" w:rsidR="00063636" w:rsidRPr="00063636" w:rsidRDefault="00063636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51E96D" w14:textId="77777777" w:rsidR="00063636" w:rsidRPr="00063636" w:rsidRDefault="00063636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74E5AC" w14:textId="77777777" w:rsidR="00063636" w:rsidRPr="00063636" w:rsidRDefault="00063636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9BC09D" w14:textId="77777777" w:rsidR="00063636" w:rsidRPr="00063636" w:rsidRDefault="00063636" w:rsidP="00063636">
            <w:pPr>
              <w:ind w:left="192"/>
              <w:jc w:val="center"/>
            </w:pPr>
          </w:p>
        </w:tc>
      </w:tr>
      <w:tr w:rsidR="00063636" w14:paraId="2D2C343C" w14:textId="77777777" w:rsidTr="007B5AC0">
        <w:trPr>
          <w:cantSplit/>
          <w:trHeight w:val="111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4CF06C" w14:textId="77777777" w:rsidR="00063636" w:rsidRDefault="005D58DA" w:rsidP="005D58DA">
            <w:pPr>
              <w:ind w:left="193"/>
              <w:jc w:val="both"/>
              <w:rPr>
                <w:bCs/>
              </w:rPr>
            </w:pPr>
            <w:r>
              <w:t>У</w:t>
            </w:r>
            <w:r w:rsidR="00063636" w:rsidRPr="00063636">
              <w:t>мение пользоваться методами научного исследования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B04D02" w14:textId="77777777" w:rsidR="00063636" w:rsidRPr="00063636" w:rsidRDefault="00063636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86FD2C" w14:textId="77777777" w:rsidR="00063636" w:rsidRPr="00063636" w:rsidRDefault="00063636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AB6AB5" w14:textId="77777777" w:rsidR="00063636" w:rsidRPr="00063636" w:rsidRDefault="00063636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2986FC" w14:textId="77777777" w:rsidR="00063636" w:rsidRPr="00063636" w:rsidRDefault="00063636" w:rsidP="00063636">
            <w:pPr>
              <w:ind w:left="192"/>
              <w:jc w:val="center"/>
            </w:pPr>
          </w:p>
        </w:tc>
      </w:tr>
      <w:tr w:rsidR="00A94D3A" w14:paraId="10C9E531" w14:textId="77777777" w:rsidTr="007B5AC0">
        <w:trPr>
          <w:cantSplit/>
          <w:trHeight w:val="111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DCAE9A" w14:textId="77777777" w:rsidR="00A94D3A" w:rsidRPr="00063636" w:rsidRDefault="00A94D3A" w:rsidP="005D58DA">
            <w:pPr>
              <w:ind w:left="193"/>
              <w:jc w:val="both"/>
            </w:pPr>
            <w:r>
              <w:t>Теоретическое обоснование проблемы, степень проработанности научной литературы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230464" w14:textId="77777777" w:rsidR="00A94D3A" w:rsidRPr="00063636" w:rsidRDefault="00A94D3A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6C3DE2" w14:textId="77777777" w:rsidR="00A94D3A" w:rsidRPr="00063636" w:rsidRDefault="00A94D3A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8EBA81" w14:textId="77777777" w:rsidR="00A94D3A" w:rsidRPr="00063636" w:rsidRDefault="00A94D3A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95B191" w14:textId="77777777" w:rsidR="00A94D3A" w:rsidRPr="00063636" w:rsidRDefault="00A94D3A" w:rsidP="00063636">
            <w:pPr>
              <w:ind w:left="192"/>
              <w:jc w:val="center"/>
            </w:pPr>
          </w:p>
        </w:tc>
      </w:tr>
      <w:tr w:rsidR="005D58DA" w14:paraId="410B51DA" w14:textId="77777777" w:rsidTr="006156D4">
        <w:trPr>
          <w:cantSplit/>
          <w:trHeight w:val="1137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6A304A" w14:textId="77777777" w:rsidR="005D58DA" w:rsidRDefault="006156D4" w:rsidP="006156D4">
            <w:pPr>
              <w:ind w:left="193"/>
              <w:contextualSpacing/>
              <w:jc w:val="both"/>
            </w:pPr>
            <w:r>
              <w:rPr>
                <w:bCs/>
              </w:rPr>
              <w:t>Организация и проведение исследования: р</w:t>
            </w:r>
            <w:r w:rsidR="005D58DA" w:rsidRPr="00063636">
              <w:rPr>
                <w:bCs/>
              </w:rPr>
              <w:t>епрезентативность</w:t>
            </w:r>
            <w:r>
              <w:rPr>
                <w:bCs/>
              </w:rPr>
              <w:t xml:space="preserve"> выборки, </w:t>
            </w:r>
            <w:r w:rsidR="005D58DA">
              <w:t xml:space="preserve">обоснованность </w:t>
            </w:r>
            <w:r>
              <w:rPr>
                <w:bCs/>
              </w:rPr>
              <w:t>в</w:t>
            </w:r>
            <w:r w:rsidR="005D58DA" w:rsidRPr="005D58DA">
              <w:rPr>
                <w:bCs/>
              </w:rPr>
              <w:t>ыбор</w:t>
            </w:r>
            <w:r w:rsidR="005D58DA">
              <w:rPr>
                <w:bCs/>
              </w:rPr>
              <w:t xml:space="preserve">а </w:t>
            </w:r>
            <w:r w:rsidR="005D58DA" w:rsidRPr="005D58DA">
              <w:rPr>
                <w:bCs/>
              </w:rPr>
              <w:t>диагностических методик</w:t>
            </w:r>
            <w:r w:rsidR="005D58DA">
              <w:rPr>
                <w:bCs/>
              </w:rPr>
              <w:t xml:space="preserve">, </w:t>
            </w:r>
            <w:r w:rsidR="005D58DA" w:rsidRPr="005D58DA">
              <w:rPr>
                <w:bCs/>
              </w:rPr>
              <w:t>адекватным целям и задачам исследования</w:t>
            </w:r>
            <w:r>
              <w:rPr>
                <w:bCs/>
              </w:rPr>
              <w:t>, применение методов математической статистики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CB5629" w14:textId="77777777" w:rsidR="005D58DA" w:rsidRPr="00063636" w:rsidRDefault="005D58DA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B51D1E" w14:textId="77777777" w:rsidR="005D58DA" w:rsidRPr="00063636" w:rsidRDefault="005D58DA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2AC08C" w14:textId="77777777" w:rsidR="005D58DA" w:rsidRPr="00063636" w:rsidRDefault="005D58DA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298620" w14:textId="77777777" w:rsidR="005D58DA" w:rsidRPr="00063636" w:rsidRDefault="005D58DA" w:rsidP="00063636">
            <w:pPr>
              <w:ind w:left="192"/>
              <w:jc w:val="center"/>
            </w:pPr>
          </w:p>
        </w:tc>
      </w:tr>
      <w:tr w:rsidR="00A94D3A" w14:paraId="70209A17" w14:textId="77777777" w:rsidTr="007B5AC0">
        <w:trPr>
          <w:cantSplit/>
          <w:trHeight w:val="111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5000A5" w14:textId="77777777" w:rsidR="00A94D3A" w:rsidRPr="00063636" w:rsidRDefault="005D58DA" w:rsidP="005D58DA">
            <w:pPr>
              <w:ind w:left="193"/>
              <w:jc w:val="both"/>
            </w:pPr>
            <w:r>
              <w:t>Д</w:t>
            </w:r>
            <w:r w:rsidR="00A94D3A" w:rsidRPr="00063636">
              <w:t>остоверность полученных результатов, их новизн</w:t>
            </w:r>
            <w:r>
              <w:t>а</w:t>
            </w:r>
            <w:r w:rsidR="00A94D3A" w:rsidRPr="00063636">
              <w:t xml:space="preserve"> и практическ</w:t>
            </w:r>
            <w:r>
              <w:t>ая</w:t>
            </w:r>
            <w:r w:rsidR="00A94D3A" w:rsidRPr="00063636">
              <w:t xml:space="preserve"> значимость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359BBA" w14:textId="77777777" w:rsidR="00A94D3A" w:rsidRPr="00063636" w:rsidRDefault="00A94D3A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A3E39F" w14:textId="77777777" w:rsidR="00A94D3A" w:rsidRPr="00063636" w:rsidRDefault="00A94D3A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601551" w14:textId="77777777" w:rsidR="00A94D3A" w:rsidRPr="00063636" w:rsidRDefault="00A94D3A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1E9400" w14:textId="77777777" w:rsidR="00A94D3A" w:rsidRPr="00063636" w:rsidRDefault="00A94D3A" w:rsidP="00063636">
            <w:pPr>
              <w:ind w:left="192"/>
              <w:jc w:val="center"/>
            </w:pPr>
          </w:p>
        </w:tc>
      </w:tr>
      <w:tr w:rsidR="000175D0" w14:paraId="69E69A84" w14:textId="77777777" w:rsidTr="006156D4">
        <w:trPr>
          <w:cantSplit/>
          <w:trHeight w:val="567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C4593F" w14:textId="77777777" w:rsidR="000175D0" w:rsidRPr="00063636" w:rsidRDefault="007B5AC0" w:rsidP="006156D4">
            <w:pPr>
              <w:ind w:left="193"/>
              <w:jc w:val="both"/>
              <w:rPr>
                <w:bCs/>
              </w:rPr>
            </w:pPr>
            <w:r w:rsidRPr="00063636">
              <w:rPr>
                <w:bCs/>
              </w:rPr>
              <w:t xml:space="preserve">Степень обоснованности положений и выводов, сформулированных в выпускной квалификационной работе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A08726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6D9EAA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6C9BC6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A0E7B9" w14:textId="77777777" w:rsidR="000175D0" w:rsidRPr="00063636" w:rsidRDefault="000175D0" w:rsidP="00063636">
            <w:pPr>
              <w:ind w:left="192"/>
              <w:jc w:val="center"/>
            </w:pPr>
          </w:p>
        </w:tc>
      </w:tr>
      <w:tr w:rsidR="000175D0" w14:paraId="08C8521D" w14:textId="77777777" w:rsidTr="007B5AC0">
        <w:trPr>
          <w:cantSplit/>
          <w:trHeight w:val="111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2B2E3" w14:textId="77777777" w:rsidR="000175D0" w:rsidRPr="00063636" w:rsidRDefault="005D58DA" w:rsidP="005D58DA">
            <w:pPr>
              <w:ind w:left="193"/>
              <w:jc w:val="both"/>
              <w:rPr>
                <w:bCs/>
              </w:rPr>
            </w:pPr>
            <w:r w:rsidRPr="00063636">
              <w:rPr>
                <w:bCs/>
              </w:rPr>
              <w:t xml:space="preserve">Личный вклад </w:t>
            </w:r>
            <w:r>
              <w:rPr>
                <w:bCs/>
              </w:rPr>
              <w:t>исследователя</w:t>
            </w:r>
            <w:r w:rsidRPr="00063636">
              <w:rPr>
                <w:bCs/>
              </w:rPr>
              <w:t xml:space="preserve"> в разработку научной проблемы,</w:t>
            </w:r>
            <w:r>
              <w:rPr>
                <w:bCs/>
              </w:rPr>
              <w:t xml:space="preserve"> наличие авторской точки зрения </w:t>
            </w:r>
            <w:r w:rsidRPr="00063636">
              <w:rPr>
                <w:bCs/>
              </w:rPr>
              <w:t xml:space="preserve">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558EC0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521EE3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77BAB7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42C68F" w14:textId="77777777" w:rsidR="000175D0" w:rsidRPr="00063636" w:rsidRDefault="000175D0" w:rsidP="00063636">
            <w:pPr>
              <w:ind w:left="192"/>
              <w:jc w:val="center"/>
            </w:pPr>
          </w:p>
        </w:tc>
      </w:tr>
      <w:tr w:rsidR="000175D0" w14:paraId="75B3E250" w14:textId="77777777" w:rsidTr="007B5AC0">
        <w:trPr>
          <w:cantSplit/>
          <w:trHeight w:val="150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02E72C" w14:textId="77777777" w:rsidR="005D58DA" w:rsidRDefault="005D58DA" w:rsidP="005D58DA">
            <w:pPr>
              <w:ind w:left="193"/>
              <w:jc w:val="both"/>
            </w:pPr>
            <w:r w:rsidRPr="00063636">
              <w:t>Ясность, четкость, последовательность и обоснованность изложения</w:t>
            </w:r>
          </w:p>
          <w:p w14:paraId="726B4525" w14:textId="77777777" w:rsidR="000175D0" w:rsidRPr="00063636" w:rsidRDefault="005D58DA" w:rsidP="005D58DA">
            <w:pPr>
              <w:ind w:left="193"/>
              <w:contextualSpacing/>
              <w:jc w:val="both"/>
              <w:rPr>
                <w:bCs/>
              </w:rPr>
            </w:pPr>
            <w:r w:rsidRPr="00063636">
              <w:t>сжато, логично и аргументированно излагать материал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488532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2A803E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86A363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36F724" w14:textId="77777777" w:rsidR="000175D0" w:rsidRPr="00063636" w:rsidRDefault="000175D0" w:rsidP="00063636">
            <w:pPr>
              <w:ind w:left="192"/>
              <w:jc w:val="center"/>
            </w:pPr>
          </w:p>
        </w:tc>
      </w:tr>
      <w:tr w:rsidR="00063636" w14:paraId="17084F4C" w14:textId="77777777" w:rsidTr="007B5AC0">
        <w:trPr>
          <w:cantSplit/>
          <w:trHeight w:val="150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FE06C9" w14:textId="77777777" w:rsidR="005D58DA" w:rsidRPr="00063636" w:rsidRDefault="006156D4" w:rsidP="005D58DA">
            <w:pPr>
              <w:ind w:left="193"/>
              <w:contextualSpacing/>
              <w:jc w:val="both"/>
              <w:rPr>
                <w:bCs/>
              </w:rPr>
            </w:pPr>
            <w:r>
              <w:rPr>
                <w:bCs/>
              </w:rPr>
              <w:t>Общая о</w:t>
            </w:r>
            <w:r w:rsidR="005D58DA" w:rsidRPr="00063636">
              <w:rPr>
                <w:bCs/>
              </w:rPr>
              <w:t>ценка содержания работы, ее завершенности</w:t>
            </w:r>
          </w:p>
          <w:p w14:paraId="7C56F9E6" w14:textId="77777777" w:rsidR="00063636" w:rsidRPr="00063636" w:rsidRDefault="00063636" w:rsidP="005D58DA">
            <w:pPr>
              <w:ind w:left="193"/>
              <w:contextualSpacing/>
              <w:jc w:val="both"/>
              <w:rPr>
                <w:b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BDE531" w14:textId="77777777" w:rsidR="00063636" w:rsidRPr="00063636" w:rsidRDefault="00063636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0E4D5D" w14:textId="77777777" w:rsidR="00063636" w:rsidRPr="00063636" w:rsidRDefault="00063636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BAA3FA" w14:textId="77777777" w:rsidR="00063636" w:rsidRPr="00063636" w:rsidRDefault="00063636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19AB0" w14:textId="77777777" w:rsidR="00063636" w:rsidRPr="00063636" w:rsidRDefault="00063636" w:rsidP="00063636">
            <w:pPr>
              <w:ind w:left="192"/>
              <w:jc w:val="center"/>
            </w:pPr>
          </w:p>
        </w:tc>
      </w:tr>
      <w:tr w:rsidR="000175D0" w14:paraId="0E660ACD" w14:textId="77777777" w:rsidTr="007B5AC0">
        <w:trPr>
          <w:cantSplit/>
          <w:trHeight w:val="615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D6C5BE" w14:textId="77777777" w:rsidR="000175D0" w:rsidRPr="00063636" w:rsidRDefault="006156D4" w:rsidP="005D58DA">
            <w:pPr>
              <w:ind w:left="193"/>
              <w:contextualSpacing/>
              <w:jc w:val="both"/>
              <w:rPr>
                <w:bCs/>
              </w:rPr>
            </w:pPr>
            <w:r>
              <w:t>Техническое оформление работы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CC72B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21787E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183246" w14:textId="77777777" w:rsidR="000175D0" w:rsidRPr="00063636" w:rsidRDefault="000175D0" w:rsidP="00063636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4D5943" w14:textId="77777777" w:rsidR="000175D0" w:rsidRPr="00063636" w:rsidRDefault="000175D0" w:rsidP="00063636">
            <w:pPr>
              <w:ind w:left="192"/>
              <w:jc w:val="center"/>
            </w:pPr>
          </w:p>
        </w:tc>
      </w:tr>
      <w:tr w:rsidR="005D58DA" w14:paraId="6A95FE88" w14:textId="77777777" w:rsidTr="007B5AC0">
        <w:trPr>
          <w:cantSplit/>
          <w:trHeight w:val="198"/>
          <w:jc w:val="center"/>
        </w:trPr>
        <w:tc>
          <w:tcPr>
            <w:tcW w:w="3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91B6F" w14:textId="77777777" w:rsidR="005D58DA" w:rsidRPr="00063636" w:rsidRDefault="005D58DA" w:rsidP="005D58DA">
            <w:pPr>
              <w:ind w:left="193"/>
              <w:jc w:val="both"/>
              <w:rPr>
                <w:bCs/>
              </w:rPr>
            </w:pPr>
            <w:r>
              <w:rPr>
                <w:bCs/>
              </w:rPr>
              <w:t>Владение универсальными и профессиональными компетенциями в будущей профессиональной сфере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5E5DAD" w14:textId="77777777" w:rsidR="005D58DA" w:rsidRPr="00063636" w:rsidRDefault="005D58DA" w:rsidP="005D58DA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3C5C23" w14:textId="77777777" w:rsidR="005D58DA" w:rsidRPr="00063636" w:rsidRDefault="005D58DA" w:rsidP="005D58DA">
            <w:pPr>
              <w:ind w:left="192"/>
              <w:jc w:val="center"/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A77D97" w14:textId="77777777" w:rsidR="005D58DA" w:rsidRPr="00063636" w:rsidRDefault="005D58DA" w:rsidP="005D58DA">
            <w:pPr>
              <w:ind w:left="192"/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89B94A" w14:textId="77777777" w:rsidR="005D58DA" w:rsidRPr="00063636" w:rsidRDefault="005D58DA" w:rsidP="005D58DA">
            <w:pPr>
              <w:ind w:left="192"/>
              <w:jc w:val="center"/>
            </w:pPr>
          </w:p>
        </w:tc>
      </w:tr>
    </w:tbl>
    <w:p w14:paraId="17529F85" w14:textId="77777777" w:rsidR="005D58DA" w:rsidRDefault="005D58DA" w:rsidP="00AF0A8C">
      <w:pPr>
        <w:jc w:val="both"/>
      </w:pPr>
    </w:p>
    <w:p w14:paraId="57BE6B4F" w14:textId="77777777" w:rsidR="006D47AD" w:rsidRPr="006156D4" w:rsidRDefault="005D58DA" w:rsidP="00AF0A8C">
      <w:pPr>
        <w:jc w:val="both"/>
      </w:pPr>
      <w:r w:rsidRPr="006156D4">
        <w:lastRenderedPageBreak/>
        <w:t>Д</w:t>
      </w:r>
      <w:r w:rsidR="00050065" w:rsidRPr="006156D4">
        <w:t>остоинства ВКР</w:t>
      </w:r>
    </w:p>
    <w:p w14:paraId="3F27A62B" w14:textId="77777777" w:rsidR="007B5AC0" w:rsidRPr="006156D4" w:rsidRDefault="007B5AC0" w:rsidP="007B5AC0">
      <w:pPr>
        <w:spacing w:before="120"/>
        <w:jc w:val="both"/>
      </w:pPr>
      <w:r w:rsidRPr="006156D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1E8BBF" w14:textId="77777777" w:rsidR="00063636" w:rsidRPr="006156D4" w:rsidRDefault="00063636" w:rsidP="007B5AC0">
      <w:pPr>
        <w:jc w:val="both"/>
      </w:pPr>
    </w:p>
    <w:p w14:paraId="01E40D36" w14:textId="77777777" w:rsidR="007B5AC0" w:rsidRPr="006156D4" w:rsidRDefault="007B5AC0" w:rsidP="007B5AC0">
      <w:pPr>
        <w:jc w:val="both"/>
      </w:pPr>
      <w:r w:rsidRPr="006156D4">
        <w:t>Выявленные недостатки и недочеты, замечания, предложения, вопросы дискуссионного характера</w:t>
      </w:r>
    </w:p>
    <w:p w14:paraId="24DB769C" w14:textId="77777777" w:rsidR="005B664D" w:rsidRPr="006156D4" w:rsidRDefault="007B5AC0" w:rsidP="00F85A2C">
      <w:pPr>
        <w:spacing w:before="120"/>
        <w:jc w:val="both"/>
      </w:pPr>
      <w:r w:rsidRPr="006156D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54791" w:rsidRPr="006156D4">
        <w:t>____________________________________________________________</w:t>
      </w:r>
    </w:p>
    <w:p w14:paraId="1261F5AD" w14:textId="77777777" w:rsidR="00354791" w:rsidRPr="006156D4" w:rsidRDefault="00050065" w:rsidP="00F85A2C">
      <w:pPr>
        <w:spacing w:before="120"/>
        <w:jc w:val="both"/>
      </w:pPr>
      <w:r w:rsidRPr="006156D4">
        <w:t>Заключение</w:t>
      </w:r>
      <w:r w:rsidR="00F85A2C" w:rsidRPr="006156D4">
        <w:t>.</w:t>
      </w:r>
      <w:r w:rsidR="009C5A6F" w:rsidRPr="006156D4">
        <w:t xml:space="preserve"> </w:t>
      </w:r>
    </w:p>
    <w:p w14:paraId="531A9E66" w14:textId="77777777" w:rsidR="0076322D" w:rsidRPr="006156D4" w:rsidRDefault="00354791" w:rsidP="0076322D">
      <w:pPr>
        <w:jc w:val="both"/>
      </w:pPr>
      <w:r w:rsidRPr="006156D4">
        <w:t>В целом</w:t>
      </w:r>
      <w:r w:rsidR="009B155C" w:rsidRPr="006156D4">
        <w:t xml:space="preserve"> рецензируемая работа</w:t>
      </w:r>
      <w:r w:rsidR="0076322D" w:rsidRPr="006156D4">
        <w:t>________________(</w:t>
      </w:r>
      <w:r w:rsidR="0076322D" w:rsidRPr="006156D4">
        <w:rPr>
          <w:sz w:val="20"/>
          <w:szCs w:val="20"/>
        </w:rPr>
        <w:t>соответствует/не соответствует</w:t>
      </w:r>
      <w:r w:rsidR="0076322D" w:rsidRPr="006156D4">
        <w:t xml:space="preserve">) </w:t>
      </w:r>
      <w:r w:rsidR="009B155C" w:rsidRPr="006156D4">
        <w:t xml:space="preserve">требованиям, предъявляемым к </w:t>
      </w:r>
      <w:r w:rsidRPr="006156D4">
        <w:t>выпускн</w:t>
      </w:r>
      <w:r w:rsidR="009B155C" w:rsidRPr="006156D4">
        <w:t>ым квалификационным работам, заслуживает оценки «______________», а ее автор</w:t>
      </w:r>
      <w:r w:rsidR="0076322D" w:rsidRPr="006156D4">
        <w:t>у</w:t>
      </w:r>
      <w:r w:rsidR="009B155C" w:rsidRPr="006156D4">
        <w:t xml:space="preserve">  </w:t>
      </w:r>
      <w:r w:rsidR="0076322D" w:rsidRPr="006156D4">
        <w:t>__________________________ может быть присвоена квалификация «__________________» по направлению _____________ «___________________».</w:t>
      </w:r>
    </w:p>
    <w:p w14:paraId="3F3BA3DE" w14:textId="77777777" w:rsidR="009B155C" w:rsidRPr="006156D4" w:rsidRDefault="009B155C" w:rsidP="009B155C">
      <w:pPr>
        <w:ind w:firstLine="709"/>
        <w:contextualSpacing/>
        <w:jc w:val="both"/>
      </w:pPr>
    </w:p>
    <w:p w14:paraId="6E0A5C4E" w14:textId="77777777" w:rsidR="00354791" w:rsidRPr="006156D4" w:rsidRDefault="00354791" w:rsidP="006C4D43">
      <w:pPr>
        <w:jc w:val="both"/>
      </w:pPr>
    </w:p>
    <w:p w14:paraId="1E840251" w14:textId="77777777" w:rsidR="00354791" w:rsidRPr="006156D4" w:rsidRDefault="00354791" w:rsidP="00354791">
      <w:pPr>
        <w:spacing w:before="240" w:after="240"/>
        <w:contextualSpacing/>
        <w:jc w:val="both"/>
      </w:pPr>
      <w:r w:rsidRPr="006156D4">
        <w:t>Рецензент,</w:t>
      </w:r>
    </w:p>
    <w:p w14:paraId="49599925" w14:textId="77777777" w:rsidR="0076322D" w:rsidRPr="006156D4" w:rsidRDefault="0076322D" w:rsidP="00354791">
      <w:pPr>
        <w:spacing w:before="240" w:after="240"/>
        <w:contextualSpacing/>
        <w:jc w:val="both"/>
      </w:pPr>
      <w:r w:rsidRPr="006156D4">
        <w:t>место работы, должность,</w:t>
      </w:r>
    </w:p>
    <w:p w14:paraId="0D54F15E" w14:textId="77777777" w:rsidR="0076322D" w:rsidRPr="006156D4" w:rsidRDefault="0076322D" w:rsidP="00354791">
      <w:pPr>
        <w:spacing w:before="240" w:after="240"/>
        <w:contextualSpacing/>
        <w:jc w:val="both"/>
      </w:pPr>
      <w:r w:rsidRPr="006156D4">
        <w:t xml:space="preserve">Ученая степень, ученое звание (при наличии)                </w:t>
      </w:r>
    </w:p>
    <w:p w14:paraId="0EBC5D39" w14:textId="77777777" w:rsidR="0076322D" w:rsidRPr="006156D4" w:rsidRDefault="0076322D" w:rsidP="00354791">
      <w:pPr>
        <w:spacing w:before="240" w:after="240"/>
        <w:contextualSpacing/>
        <w:jc w:val="both"/>
      </w:pPr>
      <w:r w:rsidRPr="006156D4">
        <w:t xml:space="preserve"> МП                                                                             _____________ _______________________ </w:t>
      </w:r>
    </w:p>
    <w:p w14:paraId="6B50FE6A" w14:textId="77777777" w:rsidR="0076322D" w:rsidRPr="006156D4" w:rsidRDefault="0076322D" w:rsidP="00354791">
      <w:pPr>
        <w:spacing w:before="240" w:after="240"/>
        <w:contextualSpacing/>
        <w:jc w:val="both"/>
        <w:rPr>
          <w:i/>
          <w:iCs/>
        </w:rPr>
      </w:pPr>
      <w:r w:rsidRPr="006156D4">
        <w:t xml:space="preserve">                                                                                          </w:t>
      </w:r>
      <w:r w:rsidR="006156D4">
        <w:t>(</w:t>
      </w:r>
      <w:r w:rsidRPr="006156D4">
        <w:rPr>
          <w:i/>
          <w:iCs/>
          <w:sz w:val="20"/>
          <w:szCs w:val="20"/>
        </w:rPr>
        <w:t>подпись</w:t>
      </w:r>
      <w:r w:rsidR="006156D4">
        <w:rPr>
          <w:i/>
          <w:iCs/>
          <w:sz w:val="20"/>
          <w:szCs w:val="20"/>
        </w:rPr>
        <w:t>)</w:t>
      </w:r>
      <w:r w:rsidRPr="006156D4">
        <w:rPr>
          <w:i/>
          <w:iCs/>
        </w:rPr>
        <w:t xml:space="preserve">                                </w:t>
      </w:r>
      <w:r w:rsidR="006156D4">
        <w:rPr>
          <w:i/>
          <w:iCs/>
        </w:rPr>
        <w:t>(</w:t>
      </w:r>
      <w:r w:rsidRPr="006156D4">
        <w:rPr>
          <w:i/>
          <w:iCs/>
          <w:sz w:val="20"/>
          <w:szCs w:val="20"/>
        </w:rPr>
        <w:t>ФИО</w:t>
      </w:r>
      <w:r w:rsidR="006156D4">
        <w:rPr>
          <w:i/>
          <w:iCs/>
          <w:sz w:val="20"/>
          <w:szCs w:val="20"/>
        </w:rPr>
        <w:t>)</w:t>
      </w:r>
    </w:p>
    <w:p w14:paraId="1D3D16E1" w14:textId="77777777" w:rsidR="0076322D" w:rsidRPr="006156D4" w:rsidRDefault="0076322D" w:rsidP="00354791">
      <w:pPr>
        <w:spacing w:before="240" w:after="240"/>
        <w:contextualSpacing/>
        <w:jc w:val="both"/>
      </w:pPr>
      <w:r w:rsidRPr="006156D4">
        <w:t>«____» _______20___ г.</w:t>
      </w:r>
    </w:p>
    <w:p w14:paraId="4BA37EA5" w14:textId="77777777" w:rsidR="0076322D" w:rsidRPr="006156D4" w:rsidRDefault="0076322D" w:rsidP="00027C70">
      <w:pPr>
        <w:jc w:val="both"/>
      </w:pPr>
    </w:p>
    <w:p w14:paraId="238310CA" w14:textId="77777777" w:rsidR="00027C70" w:rsidRPr="006156D4" w:rsidRDefault="00027C70" w:rsidP="00027C70">
      <w:pPr>
        <w:jc w:val="both"/>
      </w:pPr>
      <w:r w:rsidRPr="006156D4">
        <w:t xml:space="preserve">С </w:t>
      </w:r>
      <w:r w:rsidR="00365394" w:rsidRPr="006156D4">
        <w:t>рецензией по</w:t>
      </w:r>
      <w:r w:rsidRPr="006156D4">
        <w:t xml:space="preserve"> ВКР ознакомлен</w:t>
      </w:r>
    </w:p>
    <w:p w14:paraId="7627DBAA" w14:textId="77777777" w:rsidR="00027C70" w:rsidRPr="006156D4" w:rsidRDefault="00027C70" w:rsidP="00027C70">
      <w:pPr>
        <w:spacing w:before="60"/>
        <w:jc w:val="both"/>
      </w:pPr>
      <w:r w:rsidRPr="006156D4">
        <w:t xml:space="preserve">Студент ____________  </w:t>
      </w:r>
      <w:r w:rsidR="006D47AD" w:rsidRPr="006156D4">
        <w:t xml:space="preserve"> _____________________</w:t>
      </w:r>
      <w:r w:rsidR="0076322D" w:rsidRPr="006156D4">
        <w:t xml:space="preserve">                          «_____»_______</w:t>
      </w:r>
      <w:r w:rsidRPr="006156D4">
        <w:t>20___ г.</w:t>
      </w:r>
    </w:p>
    <w:p w14:paraId="7222F121" w14:textId="77777777" w:rsidR="00050065" w:rsidRPr="006156D4" w:rsidRDefault="006156D4" w:rsidP="006156D4">
      <w:pPr>
        <w:jc w:val="both"/>
        <w:rPr>
          <w:i/>
          <w:iCs/>
          <w:sz w:val="20"/>
          <w:szCs w:val="20"/>
        </w:rPr>
      </w:pPr>
      <w:r w:rsidRPr="006156D4">
        <w:rPr>
          <w:i/>
          <w:iCs/>
          <w:sz w:val="20"/>
          <w:szCs w:val="20"/>
        </w:rPr>
        <w:t xml:space="preserve">                       (</w:t>
      </w:r>
      <w:r w:rsidR="00B82138" w:rsidRPr="006156D4">
        <w:rPr>
          <w:i/>
          <w:iCs/>
          <w:sz w:val="20"/>
          <w:szCs w:val="20"/>
        </w:rPr>
        <w:t>подпись</w:t>
      </w:r>
      <w:r w:rsidRPr="006156D4">
        <w:rPr>
          <w:i/>
          <w:iCs/>
          <w:sz w:val="20"/>
          <w:szCs w:val="20"/>
        </w:rPr>
        <w:t xml:space="preserve">)         </w:t>
      </w:r>
      <w:r w:rsidR="00027C70" w:rsidRPr="006156D4">
        <w:rPr>
          <w:i/>
          <w:iCs/>
          <w:sz w:val="20"/>
          <w:szCs w:val="20"/>
        </w:rPr>
        <w:tab/>
      </w:r>
      <w:r w:rsidR="005B664D" w:rsidRPr="006156D4">
        <w:rPr>
          <w:i/>
          <w:iCs/>
          <w:sz w:val="20"/>
          <w:szCs w:val="20"/>
        </w:rPr>
        <w:tab/>
      </w:r>
      <w:r w:rsidRPr="006156D4">
        <w:rPr>
          <w:i/>
          <w:iCs/>
          <w:sz w:val="20"/>
          <w:szCs w:val="20"/>
        </w:rPr>
        <w:t>(</w:t>
      </w:r>
      <w:r w:rsidR="006D47AD" w:rsidRPr="006156D4">
        <w:rPr>
          <w:i/>
          <w:iCs/>
          <w:sz w:val="20"/>
          <w:szCs w:val="20"/>
        </w:rPr>
        <w:t>Ф.И</w:t>
      </w:r>
      <w:r w:rsidR="00027C70" w:rsidRPr="006156D4">
        <w:rPr>
          <w:i/>
          <w:iCs/>
          <w:sz w:val="20"/>
          <w:szCs w:val="20"/>
        </w:rPr>
        <w:t>.</w:t>
      </w:r>
      <w:r w:rsidR="00243126" w:rsidRPr="006156D4">
        <w:rPr>
          <w:i/>
          <w:iCs/>
          <w:sz w:val="20"/>
          <w:szCs w:val="20"/>
        </w:rPr>
        <w:t>О</w:t>
      </w:r>
      <w:r w:rsidRPr="006156D4">
        <w:rPr>
          <w:i/>
          <w:iCs/>
          <w:sz w:val="20"/>
          <w:szCs w:val="20"/>
        </w:rPr>
        <w:t>)</w:t>
      </w:r>
      <w:r w:rsidR="00027C70" w:rsidRPr="006156D4">
        <w:rPr>
          <w:i/>
          <w:iCs/>
          <w:sz w:val="20"/>
          <w:szCs w:val="20"/>
        </w:rPr>
        <w:tab/>
      </w:r>
      <w:r w:rsidR="006D47AD" w:rsidRPr="006156D4">
        <w:rPr>
          <w:i/>
          <w:iCs/>
          <w:sz w:val="20"/>
          <w:szCs w:val="20"/>
        </w:rPr>
        <w:t xml:space="preserve">                                         </w:t>
      </w:r>
      <w:r w:rsidR="0076322D" w:rsidRPr="006156D4">
        <w:rPr>
          <w:i/>
          <w:iCs/>
          <w:sz w:val="20"/>
          <w:szCs w:val="20"/>
        </w:rPr>
        <w:t xml:space="preserve">                      </w:t>
      </w:r>
      <w:r w:rsidRPr="006156D4">
        <w:rPr>
          <w:i/>
          <w:iCs/>
          <w:sz w:val="20"/>
          <w:szCs w:val="20"/>
        </w:rPr>
        <w:t>(</w:t>
      </w:r>
      <w:r w:rsidR="00027C70" w:rsidRPr="006156D4">
        <w:rPr>
          <w:i/>
          <w:iCs/>
          <w:sz w:val="20"/>
          <w:szCs w:val="20"/>
        </w:rPr>
        <w:t>дата</w:t>
      </w:r>
      <w:r w:rsidRPr="006156D4">
        <w:rPr>
          <w:i/>
          <w:iCs/>
          <w:sz w:val="20"/>
          <w:szCs w:val="20"/>
        </w:rPr>
        <w:t>)</w:t>
      </w:r>
    </w:p>
    <w:p w14:paraId="4189803D" w14:textId="77777777" w:rsidR="00354791" w:rsidRPr="006156D4" w:rsidRDefault="00354791" w:rsidP="00027C70">
      <w:pPr>
        <w:ind w:left="1191" w:firstLine="397"/>
        <w:jc w:val="both"/>
      </w:pPr>
    </w:p>
    <w:p w14:paraId="53098ABC" w14:textId="77777777" w:rsidR="00354791" w:rsidRDefault="00354791" w:rsidP="00027C70">
      <w:pPr>
        <w:ind w:left="1191" w:firstLine="397"/>
        <w:jc w:val="both"/>
      </w:pPr>
    </w:p>
    <w:sectPr w:rsidR="00354791" w:rsidSect="007C3EE6">
      <w:footerReference w:type="even" r:id="rId8"/>
      <w:footerReference w:type="default" r:id="rId9"/>
      <w:pgSz w:w="11906" w:h="16838" w:code="9"/>
      <w:pgMar w:top="1134" w:right="1134" w:bottom="1588" w:left="1134" w:header="567" w:footer="1134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3BA92" w14:textId="77777777" w:rsidR="00F50AD7" w:rsidRDefault="00F50AD7">
      <w:r>
        <w:separator/>
      </w:r>
    </w:p>
  </w:endnote>
  <w:endnote w:type="continuationSeparator" w:id="0">
    <w:p w14:paraId="0E427F8A" w14:textId="77777777" w:rsidR="00F50AD7" w:rsidRDefault="00F5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23D3" w14:textId="77777777" w:rsidR="008C1277" w:rsidRDefault="00814BE6" w:rsidP="00EA3EE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127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6A43470" w14:textId="77777777" w:rsidR="008C1277" w:rsidRDefault="008C127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72996" w14:textId="77777777" w:rsidR="008C1277" w:rsidRDefault="00814BE6" w:rsidP="00350FF5">
    <w:pPr>
      <w:pStyle w:val="a4"/>
      <w:framePr w:wrap="around" w:vAnchor="text" w:hAnchor="page" w:x="5823" w:y="1"/>
      <w:rPr>
        <w:rStyle w:val="a5"/>
      </w:rPr>
    </w:pPr>
    <w:r>
      <w:rPr>
        <w:rStyle w:val="a5"/>
      </w:rPr>
      <w:fldChar w:fldCharType="begin"/>
    </w:r>
    <w:r w:rsidR="008C127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48EF">
      <w:rPr>
        <w:rStyle w:val="a5"/>
        <w:noProof/>
      </w:rPr>
      <w:t>3</w:t>
    </w:r>
    <w:r>
      <w:rPr>
        <w:rStyle w:val="a5"/>
      </w:rPr>
      <w:fldChar w:fldCharType="end"/>
    </w:r>
  </w:p>
  <w:p w14:paraId="63034671" w14:textId="77777777" w:rsidR="008C1277" w:rsidRPr="00787F39" w:rsidRDefault="008C1277" w:rsidP="005B664D">
    <w:pPr>
      <w:pStyle w:val="a4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987E" w14:textId="77777777" w:rsidR="00F50AD7" w:rsidRDefault="00F50AD7">
      <w:r>
        <w:separator/>
      </w:r>
    </w:p>
  </w:footnote>
  <w:footnote w:type="continuationSeparator" w:id="0">
    <w:p w14:paraId="6919B86C" w14:textId="77777777" w:rsidR="00F50AD7" w:rsidRDefault="00F50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5F57"/>
    <w:multiLevelType w:val="hybridMultilevel"/>
    <w:tmpl w:val="36B887B0"/>
    <w:lvl w:ilvl="0" w:tplc="ECA65CB6">
      <w:start w:val="1"/>
      <w:numFmt w:val="decimal"/>
      <w:lvlText w:val="%1)"/>
      <w:lvlJc w:val="left"/>
      <w:pPr>
        <w:tabs>
          <w:tab w:val="num" w:pos="1844"/>
        </w:tabs>
        <w:ind w:left="1844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03631436"/>
    <w:multiLevelType w:val="hybridMultilevel"/>
    <w:tmpl w:val="FA3EE3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" w15:restartNumberingAfterBreak="0">
    <w:nsid w:val="08223371"/>
    <w:multiLevelType w:val="singleLevel"/>
    <w:tmpl w:val="6B6229B2"/>
    <w:lvl w:ilvl="0">
      <w:start w:val="1"/>
      <w:numFmt w:val="decimal"/>
      <w:lvlText w:val="%1."/>
      <w:legacy w:legacy="1" w:legacySpace="0" w:legacyIndent="3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E0226D3"/>
    <w:multiLevelType w:val="hybridMultilevel"/>
    <w:tmpl w:val="6548E4D2"/>
    <w:lvl w:ilvl="0" w:tplc="04190011">
      <w:start w:val="1"/>
      <w:numFmt w:val="decimal"/>
      <w:lvlText w:val="%1)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4" w15:restartNumberingAfterBreak="0">
    <w:nsid w:val="14820593"/>
    <w:multiLevelType w:val="hybridMultilevel"/>
    <w:tmpl w:val="1E6C8E76"/>
    <w:lvl w:ilvl="0" w:tplc="13040676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 w15:restartNumberingAfterBreak="0">
    <w:nsid w:val="194B0712"/>
    <w:multiLevelType w:val="hybridMultilevel"/>
    <w:tmpl w:val="DD56A5A6"/>
    <w:lvl w:ilvl="0" w:tplc="04190011">
      <w:start w:val="1"/>
      <w:numFmt w:val="decimal"/>
      <w:lvlText w:val="%1)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6" w15:restartNumberingAfterBreak="0">
    <w:nsid w:val="3C1C4DDB"/>
    <w:multiLevelType w:val="hybridMultilevel"/>
    <w:tmpl w:val="DC2C3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356AE"/>
    <w:multiLevelType w:val="hybridMultilevel"/>
    <w:tmpl w:val="E20222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136343"/>
    <w:multiLevelType w:val="hybridMultilevel"/>
    <w:tmpl w:val="98E05B82"/>
    <w:lvl w:ilvl="0" w:tplc="72CA4EDA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479444AA"/>
    <w:multiLevelType w:val="hybridMultilevel"/>
    <w:tmpl w:val="05FE4174"/>
    <w:lvl w:ilvl="0" w:tplc="04190011">
      <w:start w:val="1"/>
      <w:numFmt w:val="decimal"/>
      <w:lvlText w:val="%1)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0" w15:restartNumberingAfterBreak="0">
    <w:nsid w:val="49ED5EF4"/>
    <w:multiLevelType w:val="hybridMultilevel"/>
    <w:tmpl w:val="EED4DD10"/>
    <w:lvl w:ilvl="0" w:tplc="04190011">
      <w:start w:val="1"/>
      <w:numFmt w:val="decimal"/>
      <w:lvlText w:val="%1)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5343660A"/>
    <w:multiLevelType w:val="hybridMultilevel"/>
    <w:tmpl w:val="BA12D0BA"/>
    <w:lvl w:ilvl="0" w:tplc="04190011">
      <w:start w:val="1"/>
      <w:numFmt w:val="decimal"/>
      <w:lvlText w:val="%1)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55683122"/>
    <w:multiLevelType w:val="hybridMultilevel"/>
    <w:tmpl w:val="3C84EFF4"/>
    <w:lvl w:ilvl="0" w:tplc="04190011">
      <w:start w:val="1"/>
      <w:numFmt w:val="decimal"/>
      <w:lvlText w:val="%1)"/>
      <w:lvlJc w:val="left"/>
      <w:pPr>
        <w:tabs>
          <w:tab w:val="num" w:pos="1188"/>
        </w:tabs>
        <w:ind w:left="11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08"/>
        </w:tabs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8"/>
        </w:tabs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8"/>
        </w:tabs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8"/>
        </w:tabs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8"/>
        </w:tabs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8"/>
        </w:tabs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8"/>
        </w:tabs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8"/>
        </w:tabs>
        <w:ind w:left="6948" w:hanging="180"/>
      </w:pPr>
    </w:lvl>
  </w:abstractNum>
  <w:abstractNum w:abstractNumId="13" w15:restartNumberingAfterBreak="0">
    <w:nsid w:val="5C963272"/>
    <w:multiLevelType w:val="hybridMultilevel"/>
    <w:tmpl w:val="E20222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5F5771"/>
    <w:multiLevelType w:val="hybridMultilevel"/>
    <w:tmpl w:val="AA96A6AA"/>
    <w:lvl w:ilvl="0" w:tplc="04190011">
      <w:start w:val="1"/>
      <w:numFmt w:val="decimal"/>
      <w:lvlText w:val="%1)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num w:numId="1" w16cid:durableId="1261453126">
    <w:abstractNumId w:val="3"/>
  </w:num>
  <w:num w:numId="2" w16cid:durableId="728114956">
    <w:abstractNumId w:val="10"/>
  </w:num>
  <w:num w:numId="3" w16cid:durableId="846987743">
    <w:abstractNumId w:val="9"/>
  </w:num>
  <w:num w:numId="4" w16cid:durableId="1694720826">
    <w:abstractNumId w:val="14"/>
  </w:num>
  <w:num w:numId="5" w16cid:durableId="1668292100">
    <w:abstractNumId w:val="1"/>
  </w:num>
  <w:num w:numId="6" w16cid:durableId="1040982040">
    <w:abstractNumId w:val="12"/>
  </w:num>
  <w:num w:numId="7" w16cid:durableId="1888759452">
    <w:abstractNumId w:val="5"/>
  </w:num>
  <w:num w:numId="8" w16cid:durableId="1463034454">
    <w:abstractNumId w:val="11"/>
  </w:num>
  <w:num w:numId="9" w16cid:durableId="1922324989">
    <w:abstractNumId w:val="13"/>
  </w:num>
  <w:num w:numId="10" w16cid:durableId="2074235339">
    <w:abstractNumId w:val="2"/>
    <w:lvlOverride w:ilvl="0">
      <w:startOverride w:val="1"/>
    </w:lvlOverride>
  </w:num>
  <w:num w:numId="11" w16cid:durableId="833690913">
    <w:abstractNumId w:val="0"/>
  </w:num>
  <w:num w:numId="12" w16cid:durableId="763918202">
    <w:abstractNumId w:val="8"/>
  </w:num>
  <w:num w:numId="13" w16cid:durableId="1279483235">
    <w:abstractNumId w:val="7"/>
  </w:num>
  <w:num w:numId="14" w16cid:durableId="18488650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117823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97"/>
  <w:autoHyphenation/>
  <w:hyphenationZone w:val="357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5F8B"/>
    <w:rsid w:val="00000172"/>
    <w:rsid w:val="00000783"/>
    <w:rsid w:val="00001F03"/>
    <w:rsid w:val="000041C6"/>
    <w:rsid w:val="00004FB5"/>
    <w:rsid w:val="00006606"/>
    <w:rsid w:val="00006D11"/>
    <w:rsid w:val="000104E3"/>
    <w:rsid w:val="00010BB7"/>
    <w:rsid w:val="0001117F"/>
    <w:rsid w:val="00016AA8"/>
    <w:rsid w:val="0001706F"/>
    <w:rsid w:val="000175D0"/>
    <w:rsid w:val="00017CB6"/>
    <w:rsid w:val="00017D45"/>
    <w:rsid w:val="00020023"/>
    <w:rsid w:val="00020A78"/>
    <w:rsid w:val="000236D0"/>
    <w:rsid w:val="00024285"/>
    <w:rsid w:val="00024EB9"/>
    <w:rsid w:val="0002578F"/>
    <w:rsid w:val="00027C70"/>
    <w:rsid w:val="00031311"/>
    <w:rsid w:val="00031951"/>
    <w:rsid w:val="000347FB"/>
    <w:rsid w:val="00034B1D"/>
    <w:rsid w:val="00035047"/>
    <w:rsid w:val="000356F4"/>
    <w:rsid w:val="00035ED9"/>
    <w:rsid w:val="00041263"/>
    <w:rsid w:val="00041C81"/>
    <w:rsid w:val="0004430F"/>
    <w:rsid w:val="00050065"/>
    <w:rsid w:val="0005032E"/>
    <w:rsid w:val="000549AF"/>
    <w:rsid w:val="00054B64"/>
    <w:rsid w:val="000554E2"/>
    <w:rsid w:val="0006097C"/>
    <w:rsid w:val="000619E4"/>
    <w:rsid w:val="00062510"/>
    <w:rsid w:val="000632F8"/>
    <w:rsid w:val="00063636"/>
    <w:rsid w:val="00066F63"/>
    <w:rsid w:val="000722A4"/>
    <w:rsid w:val="000725D8"/>
    <w:rsid w:val="00073703"/>
    <w:rsid w:val="00074491"/>
    <w:rsid w:val="000765C2"/>
    <w:rsid w:val="00076A06"/>
    <w:rsid w:val="00081134"/>
    <w:rsid w:val="00081878"/>
    <w:rsid w:val="00081C91"/>
    <w:rsid w:val="000831BE"/>
    <w:rsid w:val="00084432"/>
    <w:rsid w:val="0008537A"/>
    <w:rsid w:val="000857BD"/>
    <w:rsid w:val="00090CE9"/>
    <w:rsid w:val="00091A84"/>
    <w:rsid w:val="00091D00"/>
    <w:rsid w:val="00092122"/>
    <w:rsid w:val="00095E03"/>
    <w:rsid w:val="00096748"/>
    <w:rsid w:val="00096B84"/>
    <w:rsid w:val="00097BD2"/>
    <w:rsid w:val="000A0D82"/>
    <w:rsid w:val="000A51FF"/>
    <w:rsid w:val="000A68CF"/>
    <w:rsid w:val="000A6EC9"/>
    <w:rsid w:val="000A7024"/>
    <w:rsid w:val="000A7C2F"/>
    <w:rsid w:val="000B0B5F"/>
    <w:rsid w:val="000B0D2E"/>
    <w:rsid w:val="000B1058"/>
    <w:rsid w:val="000B18A9"/>
    <w:rsid w:val="000B5793"/>
    <w:rsid w:val="000B5F92"/>
    <w:rsid w:val="000B7E8E"/>
    <w:rsid w:val="000C45A4"/>
    <w:rsid w:val="000C50C7"/>
    <w:rsid w:val="000C5414"/>
    <w:rsid w:val="000C7FEE"/>
    <w:rsid w:val="000D349B"/>
    <w:rsid w:val="000D365A"/>
    <w:rsid w:val="000D3F22"/>
    <w:rsid w:val="000D5B04"/>
    <w:rsid w:val="000D666A"/>
    <w:rsid w:val="000E2B4A"/>
    <w:rsid w:val="000E4FE7"/>
    <w:rsid w:val="000E584F"/>
    <w:rsid w:val="000E603A"/>
    <w:rsid w:val="000F1307"/>
    <w:rsid w:val="000F6EE3"/>
    <w:rsid w:val="00101311"/>
    <w:rsid w:val="00104373"/>
    <w:rsid w:val="00104A42"/>
    <w:rsid w:val="001078E4"/>
    <w:rsid w:val="00112719"/>
    <w:rsid w:val="0011414C"/>
    <w:rsid w:val="001248F3"/>
    <w:rsid w:val="00125120"/>
    <w:rsid w:val="001252FA"/>
    <w:rsid w:val="001274E9"/>
    <w:rsid w:val="00127C5F"/>
    <w:rsid w:val="00132AF7"/>
    <w:rsid w:val="00132F22"/>
    <w:rsid w:val="0013347D"/>
    <w:rsid w:val="00133704"/>
    <w:rsid w:val="00134893"/>
    <w:rsid w:val="0013615B"/>
    <w:rsid w:val="00136731"/>
    <w:rsid w:val="00142000"/>
    <w:rsid w:val="001440AA"/>
    <w:rsid w:val="00146BCD"/>
    <w:rsid w:val="001500E9"/>
    <w:rsid w:val="00150427"/>
    <w:rsid w:val="00154B22"/>
    <w:rsid w:val="00155D42"/>
    <w:rsid w:val="00156941"/>
    <w:rsid w:val="001573F0"/>
    <w:rsid w:val="00161EDC"/>
    <w:rsid w:val="0016293D"/>
    <w:rsid w:val="00163E43"/>
    <w:rsid w:val="00167932"/>
    <w:rsid w:val="00177FD4"/>
    <w:rsid w:val="001811CF"/>
    <w:rsid w:val="00185B7D"/>
    <w:rsid w:val="00186CA8"/>
    <w:rsid w:val="00187D24"/>
    <w:rsid w:val="00190BAB"/>
    <w:rsid w:val="0019189E"/>
    <w:rsid w:val="001937FD"/>
    <w:rsid w:val="001973C6"/>
    <w:rsid w:val="001A0B3C"/>
    <w:rsid w:val="001A1177"/>
    <w:rsid w:val="001A3752"/>
    <w:rsid w:val="001A5358"/>
    <w:rsid w:val="001A63C5"/>
    <w:rsid w:val="001A672F"/>
    <w:rsid w:val="001B4EEF"/>
    <w:rsid w:val="001B51ED"/>
    <w:rsid w:val="001B5DA3"/>
    <w:rsid w:val="001C13AA"/>
    <w:rsid w:val="001C247A"/>
    <w:rsid w:val="001C4240"/>
    <w:rsid w:val="001C718E"/>
    <w:rsid w:val="001C71CE"/>
    <w:rsid w:val="001C7949"/>
    <w:rsid w:val="001D0BC2"/>
    <w:rsid w:val="001D2414"/>
    <w:rsid w:val="001D4695"/>
    <w:rsid w:val="001E0340"/>
    <w:rsid w:val="001E5FB5"/>
    <w:rsid w:val="001E60C6"/>
    <w:rsid w:val="001E6D6B"/>
    <w:rsid w:val="001E7775"/>
    <w:rsid w:val="001F1C23"/>
    <w:rsid w:val="001F20A7"/>
    <w:rsid w:val="001F447A"/>
    <w:rsid w:val="001F6657"/>
    <w:rsid w:val="001F7B8E"/>
    <w:rsid w:val="002001DD"/>
    <w:rsid w:val="00200F37"/>
    <w:rsid w:val="00206E08"/>
    <w:rsid w:val="00210A0A"/>
    <w:rsid w:val="0021540A"/>
    <w:rsid w:val="00216CF2"/>
    <w:rsid w:val="002171C3"/>
    <w:rsid w:val="002175C0"/>
    <w:rsid w:val="00217F70"/>
    <w:rsid w:val="002200C9"/>
    <w:rsid w:val="00220FC7"/>
    <w:rsid w:val="002212B7"/>
    <w:rsid w:val="00221720"/>
    <w:rsid w:val="00221B18"/>
    <w:rsid w:val="0022287A"/>
    <w:rsid w:val="002238CA"/>
    <w:rsid w:val="00224A99"/>
    <w:rsid w:val="00224A9A"/>
    <w:rsid w:val="00225F14"/>
    <w:rsid w:val="002268D9"/>
    <w:rsid w:val="0022741E"/>
    <w:rsid w:val="00230841"/>
    <w:rsid w:val="00230BC1"/>
    <w:rsid w:val="00231DD0"/>
    <w:rsid w:val="00232B7A"/>
    <w:rsid w:val="00232D64"/>
    <w:rsid w:val="002332AC"/>
    <w:rsid w:val="002347B2"/>
    <w:rsid w:val="00235063"/>
    <w:rsid w:val="00235A57"/>
    <w:rsid w:val="00235C1D"/>
    <w:rsid w:val="00241ACD"/>
    <w:rsid w:val="00243126"/>
    <w:rsid w:val="00243477"/>
    <w:rsid w:val="00246F04"/>
    <w:rsid w:val="00251BE8"/>
    <w:rsid w:val="0025394E"/>
    <w:rsid w:val="00253EFC"/>
    <w:rsid w:val="002540CE"/>
    <w:rsid w:val="00255BB7"/>
    <w:rsid w:val="00260071"/>
    <w:rsid w:val="002603EE"/>
    <w:rsid w:val="00260F18"/>
    <w:rsid w:val="0026331B"/>
    <w:rsid w:val="00264B33"/>
    <w:rsid w:val="00265BD3"/>
    <w:rsid w:val="002662CC"/>
    <w:rsid w:val="0026725D"/>
    <w:rsid w:val="00273F07"/>
    <w:rsid w:val="00274021"/>
    <w:rsid w:val="00274C34"/>
    <w:rsid w:val="00274EAE"/>
    <w:rsid w:val="00275189"/>
    <w:rsid w:val="002754E9"/>
    <w:rsid w:val="0027699D"/>
    <w:rsid w:val="00280663"/>
    <w:rsid w:val="00281EC2"/>
    <w:rsid w:val="0028717C"/>
    <w:rsid w:val="0029020A"/>
    <w:rsid w:val="002919FE"/>
    <w:rsid w:val="002933B3"/>
    <w:rsid w:val="00294076"/>
    <w:rsid w:val="0029671D"/>
    <w:rsid w:val="00297B64"/>
    <w:rsid w:val="002A2C0C"/>
    <w:rsid w:val="002A30BF"/>
    <w:rsid w:val="002A6259"/>
    <w:rsid w:val="002B3959"/>
    <w:rsid w:val="002B5D4D"/>
    <w:rsid w:val="002B5FEF"/>
    <w:rsid w:val="002B6F01"/>
    <w:rsid w:val="002C0200"/>
    <w:rsid w:val="002C02BF"/>
    <w:rsid w:val="002C366D"/>
    <w:rsid w:val="002C3F39"/>
    <w:rsid w:val="002C5C77"/>
    <w:rsid w:val="002C63C9"/>
    <w:rsid w:val="002C6986"/>
    <w:rsid w:val="002D229F"/>
    <w:rsid w:val="002D537F"/>
    <w:rsid w:val="002D6A3B"/>
    <w:rsid w:val="002D7B08"/>
    <w:rsid w:val="002E077E"/>
    <w:rsid w:val="002E0C7E"/>
    <w:rsid w:val="002E10E3"/>
    <w:rsid w:val="002E36B0"/>
    <w:rsid w:val="002E47E4"/>
    <w:rsid w:val="002E5B3C"/>
    <w:rsid w:val="002E6969"/>
    <w:rsid w:val="002E71BC"/>
    <w:rsid w:val="002E7EA3"/>
    <w:rsid w:val="002F0339"/>
    <w:rsid w:val="002F065A"/>
    <w:rsid w:val="002F1133"/>
    <w:rsid w:val="002F31DD"/>
    <w:rsid w:val="002F35F8"/>
    <w:rsid w:val="002F3986"/>
    <w:rsid w:val="002F3E77"/>
    <w:rsid w:val="002F504F"/>
    <w:rsid w:val="002F5196"/>
    <w:rsid w:val="002F5519"/>
    <w:rsid w:val="002F5A85"/>
    <w:rsid w:val="002F5D82"/>
    <w:rsid w:val="00300EBA"/>
    <w:rsid w:val="0030189B"/>
    <w:rsid w:val="003048CA"/>
    <w:rsid w:val="003051AD"/>
    <w:rsid w:val="00305BD2"/>
    <w:rsid w:val="00306241"/>
    <w:rsid w:val="0030791A"/>
    <w:rsid w:val="00310CD5"/>
    <w:rsid w:val="00310FE2"/>
    <w:rsid w:val="003118C1"/>
    <w:rsid w:val="00315F12"/>
    <w:rsid w:val="00316443"/>
    <w:rsid w:val="00316FCC"/>
    <w:rsid w:val="0032336D"/>
    <w:rsid w:val="0032380F"/>
    <w:rsid w:val="0032481B"/>
    <w:rsid w:val="00326E61"/>
    <w:rsid w:val="0032730E"/>
    <w:rsid w:val="00332E06"/>
    <w:rsid w:val="00336068"/>
    <w:rsid w:val="00337149"/>
    <w:rsid w:val="003403A6"/>
    <w:rsid w:val="003412AD"/>
    <w:rsid w:val="0034351A"/>
    <w:rsid w:val="00343753"/>
    <w:rsid w:val="0034431E"/>
    <w:rsid w:val="00344DC1"/>
    <w:rsid w:val="00346B48"/>
    <w:rsid w:val="00350FF5"/>
    <w:rsid w:val="00354791"/>
    <w:rsid w:val="00362C6E"/>
    <w:rsid w:val="00365394"/>
    <w:rsid w:val="0036748D"/>
    <w:rsid w:val="0037216B"/>
    <w:rsid w:val="0037278C"/>
    <w:rsid w:val="00372876"/>
    <w:rsid w:val="00374AD2"/>
    <w:rsid w:val="00374B68"/>
    <w:rsid w:val="00383717"/>
    <w:rsid w:val="003840FB"/>
    <w:rsid w:val="00384B84"/>
    <w:rsid w:val="00384D3F"/>
    <w:rsid w:val="00391092"/>
    <w:rsid w:val="0039340D"/>
    <w:rsid w:val="0039683D"/>
    <w:rsid w:val="003A1BDF"/>
    <w:rsid w:val="003A2913"/>
    <w:rsid w:val="003A2A37"/>
    <w:rsid w:val="003A4CAB"/>
    <w:rsid w:val="003A4FF9"/>
    <w:rsid w:val="003A79BE"/>
    <w:rsid w:val="003B0355"/>
    <w:rsid w:val="003B3E7A"/>
    <w:rsid w:val="003B4442"/>
    <w:rsid w:val="003B6EB6"/>
    <w:rsid w:val="003C41A1"/>
    <w:rsid w:val="003C786E"/>
    <w:rsid w:val="003D1EAD"/>
    <w:rsid w:val="003D31C8"/>
    <w:rsid w:val="003D4EC4"/>
    <w:rsid w:val="003D5065"/>
    <w:rsid w:val="003D64D1"/>
    <w:rsid w:val="003D70F5"/>
    <w:rsid w:val="003D7F80"/>
    <w:rsid w:val="003E34D7"/>
    <w:rsid w:val="003E4399"/>
    <w:rsid w:val="003E458B"/>
    <w:rsid w:val="003E4619"/>
    <w:rsid w:val="003E610F"/>
    <w:rsid w:val="003E6DA2"/>
    <w:rsid w:val="003F272B"/>
    <w:rsid w:val="003F5952"/>
    <w:rsid w:val="003F628C"/>
    <w:rsid w:val="003F6C82"/>
    <w:rsid w:val="003F7ED2"/>
    <w:rsid w:val="0040053F"/>
    <w:rsid w:val="00401677"/>
    <w:rsid w:val="00402243"/>
    <w:rsid w:val="00403303"/>
    <w:rsid w:val="0040479B"/>
    <w:rsid w:val="00406024"/>
    <w:rsid w:val="0041245F"/>
    <w:rsid w:val="004127D5"/>
    <w:rsid w:val="00413B40"/>
    <w:rsid w:val="0041414C"/>
    <w:rsid w:val="0041669F"/>
    <w:rsid w:val="00416913"/>
    <w:rsid w:val="00417DA6"/>
    <w:rsid w:val="00420029"/>
    <w:rsid w:val="00420619"/>
    <w:rsid w:val="00421045"/>
    <w:rsid w:val="00424CC2"/>
    <w:rsid w:val="0042517C"/>
    <w:rsid w:val="00426358"/>
    <w:rsid w:val="0042663E"/>
    <w:rsid w:val="004275EE"/>
    <w:rsid w:val="0043126A"/>
    <w:rsid w:val="00434004"/>
    <w:rsid w:val="00434F9B"/>
    <w:rsid w:val="00437BF4"/>
    <w:rsid w:val="00437E42"/>
    <w:rsid w:val="004436FA"/>
    <w:rsid w:val="00444DCB"/>
    <w:rsid w:val="00446C22"/>
    <w:rsid w:val="00447002"/>
    <w:rsid w:val="00447ADB"/>
    <w:rsid w:val="00451CF1"/>
    <w:rsid w:val="004521EE"/>
    <w:rsid w:val="004537AE"/>
    <w:rsid w:val="0045627D"/>
    <w:rsid w:val="00457452"/>
    <w:rsid w:val="00457B21"/>
    <w:rsid w:val="00460A37"/>
    <w:rsid w:val="0046523D"/>
    <w:rsid w:val="0046578E"/>
    <w:rsid w:val="0046617B"/>
    <w:rsid w:val="004664B2"/>
    <w:rsid w:val="004679E8"/>
    <w:rsid w:val="0047052F"/>
    <w:rsid w:val="00471267"/>
    <w:rsid w:val="00472665"/>
    <w:rsid w:val="00474057"/>
    <w:rsid w:val="0047676C"/>
    <w:rsid w:val="004772A1"/>
    <w:rsid w:val="00483A3D"/>
    <w:rsid w:val="00486310"/>
    <w:rsid w:val="00486B96"/>
    <w:rsid w:val="00487D6B"/>
    <w:rsid w:val="00490EA2"/>
    <w:rsid w:val="00491A72"/>
    <w:rsid w:val="00493F4E"/>
    <w:rsid w:val="0049406C"/>
    <w:rsid w:val="00494BFC"/>
    <w:rsid w:val="00495BBC"/>
    <w:rsid w:val="00495DF8"/>
    <w:rsid w:val="0049774D"/>
    <w:rsid w:val="004A08DD"/>
    <w:rsid w:val="004A1DF1"/>
    <w:rsid w:val="004A2D58"/>
    <w:rsid w:val="004A311B"/>
    <w:rsid w:val="004A315A"/>
    <w:rsid w:val="004A53FE"/>
    <w:rsid w:val="004A5A14"/>
    <w:rsid w:val="004A5F94"/>
    <w:rsid w:val="004A7AE4"/>
    <w:rsid w:val="004B25F7"/>
    <w:rsid w:val="004B3961"/>
    <w:rsid w:val="004B3B4E"/>
    <w:rsid w:val="004B3E12"/>
    <w:rsid w:val="004B4693"/>
    <w:rsid w:val="004B472D"/>
    <w:rsid w:val="004B79EF"/>
    <w:rsid w:val="004C0215"/>
    <w:rsid w:val="004C16B7"/>
    <w:rsid w:val="004C59B5"/>
    <w:rsid w:val="004C5A43"/>
    <w:rsid w:val="004C5ECD"/>
    <w:rsid w:val="004C61EE"/>
    <w:rsid w:val="004C6B96"/>
    <w:rsid w:val="004D0D2A"/>
    <w:rsid w:val="004D3134"/>
    <w:rsid w:val="004D32EC"/>
    <w:rsid w:val="004D3692"/>
    <w:rsid w:val="004D3A92"/>
    <w:rsid w:val="004D441A"/>
    <w:rsid w:val="004E0E6C"/>
    <w:rsid w:val="004E16C0"/>
    <w:rsid w:val="004E3731"/>
    <w:rsid w:val="004E381E"/>
    <w:rsid w:val="004E3BB6"/>
    <w:rsid w:val="004E443D"/>
    <w:rsid w:val="004E625F"/>
    <w:rsid w:val="004E6C30"/>
    <w:rsid w:val="004F072D"/>
    <w:rsid w:val="004F0A6E"/>
    <w:rsid w:val="004F1B83"/>
    <w:rsid w:val="004F3BE9"/>
    <w:rsid w:val="004F637B"/>
    <w:rsid w:val="004F739D"/>
    <w:rsid w:val="00501029"/>
    <w:rsid w:val="00505FBE"/>
    <w:rsid w:val="00506D2C"/>
    <w:rsid w:val="00507AE0"/>
    <w:rsid w:val="005126AD"/>
    <w:rsid w:val="00513EFE"/>
    <w:rsid w:val="00517B79"/>
    <w:rsid w:val="005214A2"/>
    <w:rsid w:val="00521566"/>
    <w:rsid w:val="00522491"/>
    <w:rsid w:val="00526A46"/>
    <w:rsid w:val="00526F6F"/>
    <w:rsid w:val="005315F2"/>
    <w:rsid w:val="005334D0"/>
    <w:rsid w:val="00534282"/>
    <w:rsid w:val="00535A84"/>
    <w:rsid w:val="00535F07"/>
    <w:rsid w:val="005371C8"/>
    <w:rsid w:val="00537A76"/>
    <w:rsid w:val="00537EDA"/>
    <w:rsid w:val="00543960"/>
    <w:rsid w:val="00545B7E"/>
    <w:rsid w:val="005468F4"/>
    <w:rsid w:val="005469D2"/>
    <w:rsid w:val="0054717F"/>
    <w:rsid w:val="00547DB3"/>
    <w:rsid w:val="00550A79"/>
    <w:rsid w:val="00550D54"/>
    <w:rsid w:val="00552844"/>
    <w:rsid w:val="005529C9"/>
    <w:rsid w:val="0056033C"/>
    <w:rsid w:val="00561052"/>
    <w:rsid w:val="00561CAF"/>
    <w:rsid w:val="00562626"/>
    <w:rsid w:val="00566E75"/>
    <w:rsid w:val="005722DC"/>
    <w:rsid w:val="005729F1"/>
    <w:rsid w:val="00572B83"/>
    <w:rsid w:val="00573FB5"/>
    <w:rsid w:val="005745B2"/>
    <w:rsid w:val="00574D64"/>
    <w:rsid w:val="00575992"/>
    <w:rsid w:val="00576DB2"/>
    <w:rsid w:val="00577D83"/>
    <w:rsid w:val="00583AA1"/>
    <w:rsid w:val="00585199"/>
    <w:rsid w:val="00585D7C"/>
    <w:rsid w:val="00587AF1"/>
    <w:rsid w:val="00590C26"/>
    <w:rsid w:val="00591C89"/>
    <w:rsid w:val="00595F67"/>
    <w:rsid w:val="005A09AE"/>
    <w:rsid w:val="005A4C15"/>
    <w:rsid w:val="005B0440"/>
    <w:rsid w:val="005B483A"/>
    <w:rsid w:val="005B594B"/>
    <w:rsid w:val="005B664D"/>
    <w:rsid w:val="005C0293"/>
    <w:rsid w:val="005C3A30"/>
    <w:rsid w:val="005D09B6"/>
    <w:rsid w:val="005D1034"/>
    <w:rsid w:val="005D1063"/>
    <w:rsid w:val="005D37C7"/>
    <w:rsid w:val="005D429F"/>
    <w:rsid w:val="005D58DA"/>
    <w:rsid w:val="005D7EA6"/>
    <w:rsid w:val="005E056E"/>
    <w:rsid w:val="005E4119"/>
    <w:rsid w:val="005E45F8"/>
    <w:rsid w:val="005E70C2"/>
    <w:rsid w:val="005F34CD"/>
    <w:rsid w:val="005F4741"/>
    <w:rsid w:val="005F64CD"/>
    <w:rsid w:val="00602896"/>
    <w:rsid w:val="00602A8C"/>
    <w:rsid w:val="006033F6"/>
    <w:rsid w:val="00605392"/>
    <w:rsid w:val="00605D3B"/>
    <w:rsid w:val="0060772B"/>
    <w:rsid w:val="00612CDB"/>
    <w:rsid w:val="00613385"/>
    <w:rsid w:val="006156D4"/>
    <w:rsid w:val="00616743"/>
    <w:rsid w:val="00617B13"/>
    <w:rsid w:val="006207E8"/>
    <w:rsid w:val="00622227"/>
    <w:rsid w:val="006244CA"/>
    <w:rsid w:val="006245F3"/>
    <w:rsid w:val="0062646B"/>
    <w:rsid w:val="00634424"/>
    <w:rsid w:val="00640261"/>
    <w:rsid w:val="00640CC2"/>
    <w:rsid w:val="00641047"/>
    <w:rsid w:val="006422D7"/>
    <w:rsid w:val="00644794"/>
    <w:rsid w:val="006457EB"/>
    <w:rsid w:val="006524DD"/>
    <w:rsid w:val="006528AA"/>
    <w:rsid w:val="00653163"/>
    <w:rsid w:val="00653D38"/>
    <w:rsid w:val="0065426D"/>
    <w:rsid w:val="00655AF5"/>
    <w:rsid w:val="00657280"/>
    <w:rsid w:val="00662647"/>
    <w:rsid w:val="00663DFD"/>
    <w:rsid w:val="00665835"/>
    <w:rsid w:val="006671A9"/>
    <w:rsid w:val="0066796E"/>
    <w:rsid w:val="00671EA0"/>
    <w:rsid w:val="00672B0E"/>
    <w:rsid w:val="00674692"/>
    <w:rsid w:val="00674A2A"/>
    <w:rsid w:val="00674AAB"/>
    <w:rsid w:val="00674CAD"/>
    <w:rsid w:val="0067543B"/>
    <w:rsid w:val="00675906"/>
    <w:rsid w:val="0068151E"/>
    <w:rsid w:val="00681AEF"/>
    <w:rsid w:val="006831A9"/>
    <w:rsid w:val="00683A46"/>
    <w:rsid w:val="0068603C"/>
    <w:rsid w:val="00686399"/>
    <w:rsid w:val="00691B51"/>
    <w:rsid w:val="00693316"/>
    <w:rsid w:val="00695CAB"/>
    <w:rsid w:val="006A09E9"/>
    <w:rsid w:val="006A0C99"/>
    <w:rsid w:val="006A3B68"/>
    <w:rsid w:val="006A4461"/>
    <w:rsid w:val="006B1A4E"/>
    <w:rsid w:val="006B28B4"/>
    <w:rsid w:val="006B336F"/>
    <w:rsid w:val="006B39C8"/>
    <w:rsid w:val="006B58FA"/>
    <w:rsid w:val="006B5AF5"/>
    <w:rsid w:val="006B63A2"/>
    <w:rsid w:val="006C0F56"/>
    <w:rsid w:val="006C1319"/>
    <w:rsid w:val="006C378E"/>
    <w:rsid w:val="006C49CA"/>
    <w:rsid w:val="006C4D43"/>
    <w:rsid w:val="006C5339"/>
    <w:rsid w:val="006C5D33"/>
    <w:rsid w:val="006C6E86"/>
    <w:rsid w:val="006D26AA"/>
    <w:rsid w:val="006D3156"/>
    <w:rsid w:val="006D31CB"/>
    <w:rsid w:val="006D3866"/>
    <w:rsid w:val="006D47AD"/>
    <w:rsid w:val="006D4D46"/>
    <w:rsid w:val="006D6670"/>
    <w:rsid w:val="006E0B76"/>
    <w:rsid w:val="006E128D"/>
    <w:rsid w:val="006E41F5"/>
    <w:rsid w:val="006E4D09"/>
    <w:rsid w:val="006E6D84"/>
    <w:rsid w:val="006F04FD"/>
    <w:rsid w:val="006F26BD"/>
    <w:rsid w:val="006F53B5"/>
    <w:rsid w:val="006F6074"/>
    <w:rsid w:val="006F60D1"/>
    <w:rsid w:val="006F7242"/>
    <w:rsid w:val="00701217"/>
    <w:rsid w:val="007029DE"/>
    <w:rsid w:val="00702DD7"/>
    <w:rsid w:val="007045E3"/>
    <w:rsid w:val="00704A44"/>
    <w:rsid w:val="007055A9"/>
    <w:rsid w:val="0071143C"/>
    <w:rsid w:val="00711730"/>
    <w:rsid w:val="00713028"/>
    <w:rsid w:val="00713218"/>
    <w:rsid w:val="007137E1"/>
    <w:rsid w:val="0072046E"/>
    <w:rsid w:val="00721E47"/>
    <w:rsid w:val="00722FC2"/>
    <w:rsid w:val="00727196"/>
    <w:rsid w:val="00733944"/>
    <w:rsid w:val="0073488E"/>
    <w:rsid w:val="0073612D"/>
    <w:rsid w:val="007374C7"/>
    <w:rsid w:val="007432D4"/>
    <w:rsid w:val="00743A57"/>
    <w:rsid w:val="007460C4"/>
    <w:rsid w:val="00750DD4"/>
    <w:rsid w:val="00751978"/>
    <w:rsid w:val="00751C65"/>
    <w:rsid w:val="00754E63"/>
    <w:rsid w:val="00757DD5"/>
    <w:rsid w:val="00761049"/>
    <w:rsid w:val="00761B6A"/>
    <w:rsid w:val="0076322D"/>
    <w:rsid w:val="00766AD7"/>
    <w:rsid w:val="00771AF6"/>
    <w:rsid w:val="00771B37"/>
    <w:rsid w:val="00773845"/>
    <w:rsid w:val="007743B8"/>
    <w:rsid w:val="0077473E"/>
    <w:rsid w:val="00780524"/>
    <w:rsid w:val="0078316D"/>
    <w:rsid w:val="007864DC"/>
    <w:rsid w:val="00787F39"/>
    <w:rsid w:val="00792FD3"/>
    <w:rsid w:val="007937BF"/>
    <w:rsid w:val="00795C70"/>
    <w:rsid w:val="00797453"/>
    <w:rsid w:val="007A2AC4"/>
    <w:rsid w:val="007A4F8A"/>
    <w:rsid w:val="007A5FC7"/>
    <w:rsid w:val="007A719F"/>
    <w:rsid w:val="007A743F"/>
    <w:rsid w:val="007B0E57"/>
    <w:rsid w:val="007B1855"/>
    <w:rsid w:val="007B44BC"/>
    <w:rsid w:val="007B46E9"/>
    <w:rsid w:val="007B5AC0"/>
    <w:rsid w:val="007B5E28"/>
    <w:rsid w:val="007C28AD"/>
    <w:rsid w:val="007C3EE6"/>
    <w:rsid w:val="007C54B0"/>
    <w:rsid w:val="007C70E8"/>
    <w:rsid w:val="007D0C13"/>
    <w:rsid w:val="007D0D4B"/>
    <w:rsid w:val="007D32B7"/>
    <w:rsid w:val="007D5522"/>
    <w:rsid w:val="007D5A62"/>
    <w:rsid w:val="007D5F8B"/>
    <w:rsid w:val="007D6DB5"/>
    <w:rsid w:val="007D708C"/>
    <w:rsid w:val="007E028E"/>
    <w:rsid w:val="007E0B0B"/>
    <w:rsid w:val="007E15A8"/>
    <w:rsid w:val="007E2B26"/>
    <w:rsid w:val="007F0A58"/>
    <w:rsid w:val="007F18F0"/>
    <w:rsid w:val="007F19F5"/>
    <w:rsid w:val="007F56EA"/>
    <w:rsid w:val="00800FFE"/>
    <w:rsid w:val="00802A22"/>
    <w:rsid w:val="00806509"/>
    <w:rsid w:val="00807E0C"/>
    <w:rsid w:val="008116DE"/>
    <w:rsid w:val="008131EF"/>
    <w:rsid w:val="008145D3"/>
    <w:rsid w:val="00814AFF"/>
    <w:rsid w:val="00814BE6"/>
    <w:rsid w:val="00815422"/>
    <w:rsid w:val="0081591A"/>
    <w:rsid w:val="00815AA5"/>
    <w:rsid w:val="008200D9"/>
    <w:rsid w:val="0082090E"/>
    <w:rsid w:val="008217BC"/>
    <w:rsid w:val="0082193C"/>
    <w:rsid w:val="00822341"/>
    <w:rsid w:val="0082368C"/>
    <w:rsid w:val="00824587"/>
    <w:rsid w:val="00826284"/>
    <w:rsid w:val="00826D1B"/>
    <w:rsid w:val="0082791B"/>
    <w:rsid w:val="00827A32"/>
    <w:rsid w:val="00827BC5"/>
    <w:rsid w:val="00830E29"/>
    <w:rsid w:val="00832424"/>
    <w:rsid w:val="008329F4"/>
    <w:rsid w:val="008346FF"/>
    <w:rsid w:val="00834CEB"/>
    <w:rsid w:val="00835C4B"/>
    <w:rsid w:val="008364BC"/>
    <w:rsid w:val="008377DC"/>
    <w:rsid w:val="008378C1"/>
    <w:rsid w:val="0084249F"/>
    <w:rsid w:val="008439BA"/>
    <w:rsid w:val="008466A0"/>
    <w:rsid w:val="00846766"/>
    <w:rsid w:val="008475B7"/>
    <w:rsid w:val="008476D4"/>
    <w:rsid w:val="008538F6"/>
    <w:rsid w:val="00853A3C"/>
    <w:rsid w:val="0085403C"/>
    <w:rsid w:val="0085428E"/>
    <w:rsid w:val="00854B78"/>
    <w:rsid w:val="0085731C"/>
    <w:rsid w:val="00857528"/>
    <w:rsid w:val="00860D0F"/>
    <w:rsid w:val="00861AD7"/>
    <w:rsid w:val="00861D99"/>
    <w:rsid w:val="00861E73"/>
    <w:rsid w:val="00863E7E"/>
    <w:rsid w:val="008648EF"/>
    <w:rsid w:val="00866C61"/>
    <w:rsid w:val="00867FC1"/>
    <w:rsid w:val="008740F8"/>
    <w:rsid w:val="008747BC"/>
    <w:rsid w:val="00874B4A"/>
    <w:rsid w:val="0087510A"/>
    <w:rsid w:val="008762E7"/>
    <w:rsid w:val="0087684A"/>
    <w:rsid w:val="00877A9A"/>
    <w:rsid w:val="00880F5E"/>
    <w:rsid w:val="00881507"/>
    <w:rsid w:val="00886762"/>
    <w:rsid w:val="00886C5F"/>
    <w:rsid w:val="00886E47"/>
    <w:rsid w:val="00886F9B"/>
    <w:rsid w:val="00887897"/>
    <w:rsid w:val="00892121"/>
    <w:rsid w:val="008925C2"/>
    <w:rsid w:val="00893028"/>
    <w:rsid w:val="00893A75"/>
    <w:rsid w:val="00896625"/>
    <w:rsid w:val="008974FB"/>
    <w:rsid w:val="008A00A3"/>
    <w:rsid w:val="008A01FB"/>
    <w:rsid w:val="008A374A"/>
    <w:rsid w:val="008A4185"/>
    <w:rsid w:val="008A52A7"/>
    <w:rsid w:val="008B0646"/>
    <w:rsid w:val="008B1587"/>
    <w:rsid w:val="008B1C2B"/>
    <w:rsid w:val="008B37C6"/>
    <w:rsid w:val="008B414F"/>
    <w:rsid w:val="008B4639"/>
    <w:rsid w:val="008B5432"/>
    <w:rsid w:val="008B6358"/>
    <w:rsid w:val="008C04C2"/>
    <w:rsid w:val="008C1277"/>
    <w:rsid w:val="008C2222"/>
    <w:rsid w:val="008C319D"/>
    <w:rsid w:val="008C3470"/>
    <w:rsid w:val="008C5F49"/>
    <w:rsid w:val="008C7A2F"/>
    <w:rsid w:val="008C7B23"/>
    <w:rsid w:val="008D265B"/>
    <w:rsid w:val="008D26E2"/>
    <w:rsid w:val="008D4158"/>
    <w:rsid w:val="008D4AE8"/>
    <w:rsid w:val="008D65A3"/>
    <w:rsid w:val="008E00E0"/>
    <w:rsid w:val="008E08F9"/>
    <w:rsid w:val="008E11F0"/>
    <w:rsid w:val="008E1DBE"/>
    <w:rsid w:val="008E2FB8"/>
    <w:rsid w:val="008E6435"/>
    <w:rsid w:val="008E7038"/>
    <w:rsid w:val="008E72A0"/>
    <w:rsid w:val="008E79BC"/>
    <w:rsid w:val="008E7C21"/>
    <w:rsid w:val="008F1CC9"/>
    <w:rsid w:val="008F40EF"/>
    <w:rsid w:val="008F4406"/>
    <w:rsid w:val="008F706C"/>
    <w:rsid w:val="009001EB"/>
    <w:rsid w:val="0090103D"/>
    <w:rsid w:val="00907B22"/>
    <w:rsid w:val="0091019D"/>
    <w:rsid w:val="00921C8E"/>
    <w:rsid w:val="00926C05"/>
    <w:rsid w:val="00927ABC"/>
    <w:rsid w:val="00931B72"/>
    <w:rsid w:val="0093484D"/>
    <w:rsid w:val="00936697"/>
    <w:rsid w:val="009370BA"/>
    <w:rsid w:val="0094181C"/>
    <w:rsid w:val="0094235B"/>
    <w:rsid w:val="00946423"/>
    <w:rsid w:val="00947E20"/>
    <w:rsid w:val="0095086A"/>
    <w:rsid w:val="00955DE3"/>
    <w:rsid w:val="009562C1"/>
    <w:rsid w:val="00956D0E"/>
    <w:rsid w:val="00960894"/>
    <w:rsid w:val="009624EB"/>
    <w:rsid w:val="00964B4B"/>
    <w:rsid w:val="00966D7C"/>
    <w:rsid w:val="0096753C"/>
    <w:rsid w:val="009707EF"/>
    <w:rsid w:val="00970F1F"/>
    <w:rsid w:val="0097235B"/>
    <w:rsid w:val="009750AA"/>
    <w:rsid w:val="009756C9"/>
    <w:rsid w:val="00975EAF"/>
    <w:rsid w:val="009776B0"/>
    <w:rsid w:val="00977D0C"/>
    <w:rsid w:val="009859A1"/>
    <w:rsid w:val="00985BA3"/>
    <w:rsid w:val="00985E91"/>
    <w:rsid w:val="00985ECB"/>
    <w:rsid w:val="00986CC0"/>
    <w:rsid w:val="00990F5D"/>
    <w:rsid w:val="00991ACB"/>
    <w:rsid w:val="00993564"/>
    <w:rsid w:val="00993F36"/>
    <w:rsid w:val="009947D1"/>
    <w:rsid w:val="009958E9"/>
    <w:rsid w:val="009A1283"/>
    <w:rsid w:val="009A18CD"/>
    <w:rsid w:val="009A1943"/>
    <w:rsid w:val="009A1A2F"/>
    <w:rsid w:val="009A2283"/>
    <w:rsid w:val="009A22EF"/>
    <w:rsid w:val="009A292E"/>
    <w:rsid w:val="009A34EF"/>
    <w:rsid w:val="009A4804"/>
    <w:rsid w:val="009A4F35"/>
    <w:rsid w:val="009A4F7D"/>
    <w:rsid w:val="009A606A"/>
    <w:rsid w:val="009A64F9"/>
    <w:rsid w:val="009A7D63"/>
    <w:rsid w:val="009B0E18"/>
    <w:rsid w:val="009B1397"/>
    <w:rsid w:val="009B1430"/>
    <w:rsid w:val="009B155C"/>
    <w:rsid w:val="009B39A7"/>
    <w:rsid w:val="009B39F4"/>
    <w:rsid w:val="009B4D6D"/>
    <w:rsid w:val="009B649B"/>
    <w:rsid w:val="009B711B"/>
    <w:rsid w:val="009B7857"/>
    <w:rsid w:val="009B7AD5"/>
    <w:rsid w:val="009C0C21"/>
    <w:rsid w:val="009C256D"/>
    <w:rsid w:val="009C33C6"/>
    <w:rsid w:val="009C3AC6"/>
    <w:rsid w:val="009C427D"/>
    <w:rsid w:val="009C4AE6"/>
    <w:rsid w:val="009C5A6F"/>
    <w:rsid w:val="009C6FED"/>
    <w:rsid w:val="009D0A32"/>
    <w:rsid w:val="009D0E1B"/>
    <w:rsid w:val="009D1BA4"/>
    <w:rsid w:val="009D587D"/>
    <w:rsid w:val="009D6CB7"/>
    <w:rsid w:val="009D74B2"/>
    <w:rsid w:val="009E17A5"/>
    <w:rsid w:val="009E4A57"/>
    <w:rsid w:val="009E6FFE"/>
    <w:rsid w:val="009F09B9"/>
    <w:rsid w:val="009F4E4E"/>
    <w:rsid w:val="009F5844"/>
    <w:rsid w:val="00A00A20"/>
    <w:rsid w:val="00A02750"/>
    <w:rsid w:val="00A027FB"/>
    <w:rsid w:val="00A0437A"/>
    <w:rsid w:val="00A06ABF"/>
    <w:rsid w:val="00A102A3"/>
    <w:rsid w:val="00A10C78"/>
    <w:rsid w:val="00A11563"/>
    <w:rsid w:val="00A13DD2"/>
    <w:rsid w:val="00A20C29"/>
    <w:rsid w:val="00A21BA1"/>
    <w:rsid w:val="00A222AA"/>
    <w:rsid w:val="00A22BFA"/>
    <w:rsid w:val="00A23688"/>
    <w:rsid w:val="00A24ED3"/>
    <w:rsid w:val="00A2673A"/>
    <w:rsid w:val="00A26C76"/>
    <w:rsid w:val="00A31780"/>
    <w:rsid w:val="00A31C3B"/>
    <w:rsid w:val="00A32C5E"/>
    <w:rsid w:val="00A351C3"/>
    <w:rsid w:val="00A418A9"/>
    <w:rsid w:val="00A4375F"/>
    <w:rsid w:val="00A44AAF"/>
    <w:rsid w:val="00A45E30"/>
    <w:rsid w:val="00A45E3F"/>
    <w:rsid w:val="00A468E8"/>
    <w:rsid w:val="00A46B8E"/>
    <w:rsid w:val="00A47363"/>
    <w:rsid w:val="00A51C09"/>
    <w:rsid w:val="00A51D4C"/>
    <w:rsid w:val="00A52EA2"/>
    <w:rsid w:val="00A55754"/>
    <w:rsid w:val="00A55DAC"/>
    <w:rsid w:val="00A56276"/>
    <w:rsid w:val="00A56984"/>
    <w:rsid w:val="00A569E9"/>
    <w:rsid w:val="00A56FD7"/>
    <w:rsid w:val="00A57AC2"/>
    <w:rsid w:val="00A6312A"/>
    <w:rsid w:val="00A63C20"/>
    <w:rsid w:val="00A63CA7"/>
    <w:rsid w:val="00A6767E"/>
    <w:rsid w:val="00A678E5"/>
    <w:rsid w:val="00A67C7E"/>
    <w:rsid w:val="00A71521"/>
    <w:rsid w:val="00A71B26"/>
    <w:rsid w:val="00A73444"/>
    <w:rsid w:val="00A77627"/>
    <w:rsid w:val="00A81E79"/>
    <w:rsid w:val="00A87A15"/>
    <w:rsid w:val="00A90916"/>
    <w:rsid w:val="00A92694"/>
    <w:rsid w:val="00A94D3A"/>
    <w:rsid w:val="00A95FC6"/>
    <w:rsid w:val="00A960E0"/>
    <w:rsid w:val="00AA119D"/>
    <w:rsid w:val="00AA2DC8"/>
    <w:rsid w:val="00AA416D"/>
    <w:rsid w:val="00AA7F6D"/>
    <w:rsid w:val="00AB2660"/>
    <w:rsid w:val="00AB33DA"/>
    <w:rsid w:val="00AB43CD"/>
    <w:rsid w:val="00AB4646"/>
    <w:rsid w:val="00AB655E"/>
    <w:rsid w:val="00AB6F2C"/>
    <w:rsid w:val="00AB7D37"/>
    <w:rsid w:val="00AC132D"/>
    <w:rsid w:val="00AC1CE9"/>
    <w:rsid w:val="00AC2F49"/>
    <w:rsid w:val="00AC39CE"/>
    <w:rsid w:val="00AC6584"/>
    <w:rsid w:val="00AD117D"/>
    <w:rsid w:val="00AD5F61"/>
    <w:rsid w:val="00AD63D4"/>
    <w:rsid w:val="00AD7939"/>
    <w:rsid w:val="00AE16FE"/>
    <w:rsid w:val="00AE6EB6"/>
    <w:rsid w:val="00AE7B13"/>
    <w:rsid w:val="00AF0A8C"/>
    <w:rsid w:val="00AF11C9"/>
    <w:rsid w:val="00AF31C8"/>
    <w:rsid w:val="00B025BF"/>
    <w:rsid w:val="00B03A89"/>
    <w:rsid w:val="00B06E7C"/>
    <w:rsid w:val="00B07196"/>
    <w:rsid w:val="00B07469"/>
    <w:rsid w:val="00B10A73"/>
    <w:rsid w:val="00B1401D"/>
    <w:rsid w:val="00B22773"/>
    <w:rsid w:val="00B24158"/>
    <w:rsid w:val="00B33EE3"/>
    <w:rsid w:val="00B34ABE"/>
    <w:rsid w:val="00B355F8"/>
    <w:rsid w:val="00B36792"/>
    <w:rsid w:val="00B378E0"/>
    <w:rsid w:val="00B402E4"/>
    <w:rsid w:val="00B41D8B"/>
    <w:rsid w:val="00B42C92"/>
    <w:rsid w:val="00B43FBE"/>
    <w:rsid w:val="00B44627"/>
    <w:rsid w:val="00B45AAF"/>
    <w:rsid w:val="00B45F54"/>
    <w:rsid w:val="00B50F80"/>
    <w:rsid w:val="00B51799"/>
    <w:rsid w:val="00B537C1"/>
    <w:rsid w:val="00B54344"/>
    <w:rsid w:val="00B552A9"/>
    <w:rsid w:val="00B56674"/>
    <w:rsid w:val="00B61574"/>
    <w:rsid w:val="00B637B4"/>
    <w:rsid w:val="00B66CA1"/>
    <w:rsid w:val="00B677FE"/>
    <w:rsid w:val="00B67B01"/>
    <w:rsid w:val="00B73D08"/>
    <w:rsid w:val="00B80364"/>
    <w:rsid w:val="00B805BB"/>
    <w:rsid w:val="00B82138"/>
    <w:rsid w:val="00B83D03"/>
    <w:rsid w:val="00B85074"/>
    <w:rsid w:val="00B872F9"/>
    <w:rsid w:val="00B9048E"/>
    <w:rsid w:val="00B904CE"/>
    <w:rsid w:val="00BA113C"/>
    <w:rsid w:val="00BA4214"/>
    <w:rsid w:val="00BA48A3"/>
    <w:rsid w:val="00BA5257"/>
    <w:rsid w:val="00BA5F2E"/>
    <w:rsid w:val="00BA7753"/>
    <w:rsid w:val="00BA7CD9"/>
    <w:rsid w:val="00BB1D12"/>
    <w:rsid w:val="00BB268C"/>
    <w:rsid w:val="00BB3A6A"/>
    <w:rsid w:val="00BC0C7C"/>
    <w:rsid w:val="00BC23BB"/>
    <w:rsid w:val="00BC4550"/>
    <w:rsid w:val="00BC5FA6"/>
    <w:rsid w:val="00BC7BD5"/>
    <w:rsid w:val="00BD007D"/>
    <w:rsid w:val="00BD2A52"/>
    <w:rsid w:val="00BD333D"/>
    <w:rsid w:val="00BD3B7E"/>
    <w:rsid w:val="00BD4A30"/>
    <w:rsid w:val="00BD5269"/>
    <w:rsid w:val="00BD5E7D"/>
    <w:rsid w:val="00BE4A1F"/>
    <w:rsid w:val="00BE4BE6"/>
    <w:rsid w:val="00BF19E2"/>
    <w:rsid w:val="00BF2A37"/>
    <w:rsid w:val="00BF2D77"/>
    <w:rsid w:val="00BF38C8"/>
    <w:rsid w:val="00BF3C38"/>
    <w:rsid w:val="00BF463C"/>
    <w:rsid w:val="00BF704A"/>
    <w:rsid w:val="00C00CA2"/>
    <w:rsid w:val="00C012E6"/>
    <w:rsid w:val="00C02281"/>
    <w:rsid w:val="00C02F4F"/>
    <w:rsid w:val="00C03CE7"/>
    <w:rsid w:val="00C048A0"/>
    <w:rsid w:val="00C06F3D"/>
    <w:rsid w:val="00C11938"/>
    <w:rsid w:val="00C13AD5"/>
    <w:rsid w:val="00C152C2"/>
    <w:rsid w:val="00C15C01"/>
    <w:rsid w:val="00C17885"/>
    <w:rsid w:val="00C17DE1"/>
    <w:rsid w:val="00C205A3"/>
    <w:rsid w:val="00C21388"/>
    <w:rsid w:val="00C21D8C"/>
    <w:rsid w:val="00C2290F"/>
    <w:rsid w:val="00C30062"/>
    <w:rsid w:val="00C3209E"/>
    <w:rsid w:val="00C33478"/>
    <w:rsid w:val="00C33AF6"/>
    <w:rsid w:val="00C366FB"/>
    <w:rsid w:val="00C36A37"/>
    <w:rsid w:val="00C3712D"/>
    <w:rsid w:val="00C37D6C"/>
    <w:rsid w:val="00C4046B"/>
    <w:rsid w:val="00C40F27"/>
    <w:rsid w:val="00C41012"/>
    <w:rsid w:val="00C41632"/>
    <w:rsid w:val="00C4194F"/>
    <w:rsid w:val="00C445E5"/>
    <w:rsid w:val="00C473AA"/>
    <w:rsid w:val="00C5103D"/>
    <w:rsid w:val="00C52284"/>
    <w:rsid w:val="00C522F3"/>
    <w:rsid w:val="00C532B8"/>
    <w:rsid w:val="00C53C1D"/>
    <w:rsid w:val="00C5435A"/>
    <w:rsid w:val="00C551D0"/>
    <w:rsid w:val="00C55E90"/>
    <w:rsid w:val="00C56817"/>
    <w:rsid w:val="00C60195"/>
    <w:rsid w:val="00C635B6"/>
    <w:rsid w:val="00C6403F"/>
    <w:rsid w:val="00C65F75"/>
    <w:rsid w:val="00C701AB"/>
    <w:rsid w:val="00C714B1"/>
    <w:rsid w:val="00C71B6B"/>
    <w:rsid w:val="00C72ED5"/>
    <w:rsid w:val="00C74EA1"/>
    <w:rsid w:val="00C7617C"/>
    <w:rsid w:val="00C764D8"/>
    <w:rsid w:val="00C76711"/>
    <w:rsid w:val="00C80151"/>
    <w:rsid w:val="00C8280D"/>
    <w:rsid w:val="00C82A3F"/>
    <w:rsid w:val="00C82FD5"/>
    <w:rsid w:val="00C866F2"/>
    <w:rsid w:val="00C90EC7"/>
    <w:rsid w:val="00C90F94"/>
    <w:rsid w:val="00C93C02"/>
    <w:rsid w:val="00C96039"/>
    <w:rsid w:val="00C96974"/>
    <w:rsid w:val="00C973A2"/>
    <w:rsid w:val="00CA1CB7"/>
    <w:rsid w:val="00CA5ED0"/>
    <w:rsid w:val="00CB5888"/>
    <w:rsid w:val="00CB59E1"/>
    <w:rsid w:val="00CB6CFE"/>
    <w:rsid w:val="00CC1D79"/>
    <w:rsid w:val="00CC3D6A"/>
    <w:rsid w:val="00CC606B"/>
    <w:rsid w:val="00CC6732"/>
    <w:rsid w:val="00CD0063"/>
    <w:rsid w:val="00CD117F"/>
    <w:rsid w:val="00CD189C"/>
    <w:rsid w:val="00CD3F26"/>
    <w:rsid w:val="00CD48DD"/>
    <w:rsid w:val="00CD5CF0"/>
    <w:rsid w:val="00CE0623"/>
    <w:rsid w:val="00CE08E7"/>
    <w:rsid w:val="00CE15F9"/>
    <w:rsid w:val="00CE1A69"/>
    <w:rsid w:val="00CE2166"/>
    <w:rsid w:val="00CE2A4E"/>
    <w:rsid w:val="00CE3592"/>
    <w:rsid w:val="00CE4D48"/>
    <w:rsid w:val="00CE4F10"/>
    <w:rsid w:val="00CE5FEF"/>
    <w:rsid w:val="00CE6298"/>
    <w:rsid w:val="00CE6CAE"/>
    <w:rsid w:val="00CF15F2"/>
    <w:rsid w:val="00CF1FE9"/>
    <w:rsid w:val="00CF2D7B"/>
    <w:rsid w:val="00CF2D94"/>
    <w:rsid w:val="00CF33C5"/>
    <w:rsid w:val="00CF52C5"/>
    <w:rsid w:val="00D030F0"/>
    <w:rsid w:val="00D03E1C"/>
    <w:rsid w:val="00D045F7"/>
    <w:rsid w:val="00D10761"/>
    <w:rsid w:val="00D13759"/>
    <w:rsid w:val="00D13F14"/>
    <w:rsid w:val="00D15850"/>
    <w:rsid w:val="00D2078E"/>
    <w:rsid w:val="00D23CBC"/>
    <w:rsid w:val="00D23D97"/>
    <w:rsid w:val="00D243AF"/>
    <w:rsid w:val="00D24761"/>
    <w:rsid w:val="00D257D4"/>
    <w:rsid w:val="00D25DD7"/>
    <w:rsid w:val="00D315C9"/>
    <w:rsid w:val="00D330E4"/>
    <w:rsid w:val="00D333ED"/>
    <w:rsid w:val="00D3488C"/>
    <w:rsid w:val="00D35D3C"/>
    <w:rsid w:val="00D36127"/>
    <w:rsid w:val="00D36BEE"/>
    <w:rsid w:val="00D40603"/>
    <w:rsid w:val="00D42A17"/>
    <w:rsid w:val="00D433AA"/>
    <w:rsid w:val="00D44408"/>
    <w:rsid w:val="00D46183"/>
    <w:rsid w:val="00D47DB7"/>
    <w:rsid w:val="00D50A31"/>
    <w:rsid w:val="00D51142"/>
    <w:rsid w:val="00D51ACA"/>
    <w:rsid w:val="00D54934"/>
    <w:rsid w:val="00D55C2E"/>
    <w:rsid w:val="00D55F14"/>
    <w:rsid w:val="00D56698"/>
    <w:rsid w:val="00D61846"/>
    <w:rsid w:val="00D619ED"/>
    <w:rsid w:val="00D635FA"/>
    <w:rsid w:val="00D65790"/>
    <w:rsid w:val="00D66901"/>
    <w:rsid w:val="00D67959"/>
    <w:rsid w:val="00D67EDC"/>
    <w:rsid w:val="00D70333"/>
    <w:rsid w:val="00D7351B"/>
    <w:rsid w:val="00D74DE0"/>
    <w:rsid w:val="00D7529E"/>
    <w:rsid w:val="00D75B3C"/>
    <w:rsid w:val="00D76BB5"/>
    <w:rsid w:val="00D813D9"/>
    <w:rsid w:val="00D818D1"/>
    <w:rsid w:val="00D8575F"/>
    <w:rsid w:val="00D871E5"/>
    <w:rsid w:val="00D872FB"/>
    <w:rsid w:val="00D87BC9"/>
    <w:rsid w:val="00D90826"/>
    <w:rsid w:val="00D9109F"/>
    <w:rsid w:val="00D916B0"/>
    <w:rsid w:val="00D93F3F"/>
    <w:rsid w:val="00D940F1"/>
    <w:rsid w:val="00D950F6"/>
    <w:rsid w:val="00D9575C"/>
    <w:rsid w:val="00DA0917"/>
    <w:rsid w:val="00DA381A"/>
    <w:rsid w:val="00DA46B5"/>
    <w:rsid w:val="00DA5D65"/>
    <w:rsid w:val="00DA6B76"/>
    <w:rsid w:val="00DB0BAB"/>
    <w:rsid w:val="00DB165B"/>
    <w:rsid w:val="00DB16B5"/>
    <w:rsid w:val="00DB494F"/>
    <w:rsid w:val="00DB4EFE"/>
    <w:rsid w:val="00DB5966"/>
    <w:rsid w:val="00DB62D7"/>
    <w:rsid w:val="00DB6D33"/>
    <w:rsid w:val="00DB74A8"/>
    <w:rsid w:val="00DB7FE8"/>
    <w:rsid w:val="00DC30D7"/>
    <w:rsid w:val="00DC53CC"/>
    <w:rsid w:val="00DC709B"/>
    <w:rsid w:val="00DC74D1"/>
    <w:rsid w:val="00DD0AC8"/>
    <w:rsid w:val="00DD594F"/>
    <w:rsid w:val="00DD72DC"/>
    <w:rsid w:val="00DE0988"/>
    <w:rsid w:val="00DE2329"/>
    <w:rsid w:val="00DE2E8A"/>
    <w:rsid w:val="00DE5DF1"/>
    <w:rsid w:val="00DE637E"/>
    <w:rsid w:val="00DF0582"/>
    <w:rsid w:val="00DF109A"/>
    <w:rsid w:val="00DF268D"/>
    <w:rsid w:val="00DF3D9A"/>
    <w:rsid w:val="00DF61FE"/>
    <w:rsid w:val="00DF736B"/>
    <w:rsid w:val="00DF7641"/>
    <w:rsid w:val="00E01AA3"/>
    <w:rsid w:val="00E0401C"/>
    <w:rsid w:val="00E05FCE"/>
    <w:rsid w:val="00E065C0"/>
    <w:rsid w:val="00E11A28"/>
    <w:rsid w:val="00E128BA"/>
    <w:rsid w:val="00E1703D"/>
    <w:rsid w:val="00E172CD"/>
    <w:rsid w:val="00E20E82"/>
    <w:rsid w:val="00E242B8"/>
    <w:rsid w:val="00E25DDD"/>
    <w:rsid w:val="00E26442"/>
    <w:rsid w:val="00E32481"/>
    <w:rsid w:val="00E32D2D"/>
    <w:rsid w:val="00E3502F"/>
    <w:rsid w:val="00E3654C"/>
    <w:rsid w:val="00E36AC9"/>
    <w:rsid w:val="00E37247"/>
    <w:rsid w:val="00E37445"/>
    <w:rsid w:val="00E413E4"/>
    <w:rsid w:val="00E41DD2"/>
    <w:rsid w:val="00E4379D"/>
    <w:rsid w:val="00E459C5"/>
    <w:rsid w:val="00E46342"/>
    <w:rsid w:val="00E47B3A"/>
    <w:rsid w:val="00E51C00"/>
    <w:rsid w:val="00E52191"/>
    <w:rsid w:val="00E55147"/>
    <w:rsid w:val="00E55AF5"/>
    <w:rsid w:val="00E64F7E"/>
    <w:rsid w:val="00E67886"/>
    <w:rsid w:val="00E67C70"/>
    <w:rsid w:val="00E700A7"/>
    <w:rsid w:val="00E71D11"/>
    <w:rsid w:val="00E745BD"/>
    <w:rsid w:val="00E749C8"/>
    <w:rsid w:val="00E759FD"/>
    <w:rsid w:val="00E761A6"/>
    <w:rsid w:val="00E81E31"/>
    <w:rsid w:val="00E87246"/>
    <w:rsid w:val="00E87F31"/>
    <w:rsid w:val="00E914B7"/>
    <w:rsid w:val="00E92EF9"/>
    <w:rsid w:val="00E9345E"/>
    <w:rsid w:val="00E9390D"/>
    <w:rsid w:val="00E93E4C"/>
    <w:rsid w:val="00E9589C"/>
    <w:rsid w:val="00EA0444"/>
    <w:rsid w:val="00EA1133"/>
    <w:rsid w:val="00EA2BE1"/>
    <w:rsid w:val="00EA3EE7"/>
    <w:rsid w:val="00EA45C5"/>
    <w:rsid w:val="00EA572D"/>
    <w:rsid w:val="00EA6411"/>
    <w:rsid w:val="00EA7268"/>
    <w:rsid w:val="00EA72E9"/>
    <w:rsid w:val="00EA7B59"/>
    <w:rsid w:val="00EA7FB7"/>
    <w:rsid w:val="00EB1496"/>
    <w:rsid w:val="00EB31D5"/>
    <w:rsid w:val="00EB3F01"/>
    <w:rsid w:val="00EC1EF6"/>
    <w:rsid w:val="00EC6F91"/>
    <w:rsid w:val="00ED0FC1"/>
    <w:rsid w:val="00ED1EF8"/>
    <w:rsid w:val="00ED5D98"/>
    <w:rsid w:val="00ED715D"/>
    <w:rsid w:val="00ED7484"/>
    <w:rsid w:val="00ED7DE2"/>
    <w:rsid w:val="00EE3EC7"/>
    <w:rsid w:val="00EE5018"/>
    <w:rsid w:val="00EE69B5"/>
    <w:rsid w:val="00EF1145"/>
    <w:rsid w:val="00EF7C1B"/>
    <w:rsid w:val="00F00B50"/>
    <w:rsid w:val="00F015DE"/>
    <w:rsid w:val="00F021CC"/>
    <w:rsid w:val="00F0343B"/>
    <w:rsid w:val="00F04F7E"/>
    <w:rsid w:val="00F0575A"/>
    <w:rsid w:val="00F114BD"/>
    <w:rsid w:val="00F12CA6"/>
    <w:rsid w:val="00F166A4"/>
    <w:rsid w:val="00F16ED9"/>
    <w:rsid w:val="00F20B21"/>
    <w:rsid w:val="00F21756"/>
    <w:rsid w:val="00F221A9"/>
    <w:rsid w:val="00F2592B"/>
    <w:rsid w:val="00F264CF"/>
    <w:rsid w:val="00F276EC"/>
    <w:rsid w:val="00F279F2"/>
    <w:rsid w:val="00F312EE"/>
    <w:rsid w:val="00F31CF9"/>
    <w:rsid w:val="00F33CD3"/>
    <w:rsid w:val="00F401A9"/>
    <w:rsid w:val="00F40ADF"/>
    <w:rsid w:val="00F40E3B"/>
    <w:rsid w:val="00F4116B"/>
    <w:rsid w:val="00F45A09"/>
    <w:rsid w:val="00F471B8"/>
    <w:rsid w:val="00F50480"/>
    <w:rsid w:val="00F509E6"/>
    <w:rsid w:val="00F50AD7"/>
    <w:rsid w:val="00F5140A"/>
    <w:rsid w:val="00F53B5D"/>
    <w:rsid w:val="00F566F9"/>
    <w:rsid w:val="00F56A51"/>
    <w:rsid w:val="00F56C77"/>
    <w:rsid w:val="00F571E2"/>
    <w:rsid w:val="00F571F7"/>
    <w:rsid w:val="00F613A7"/>
    <w:rsid w:val="00F616E7"/>
    <w:rsid w:val="00F617D8"/>
    <w:rsid w:val="00F64DFA"/>
    <w:rsid w:val="00F65E21"/>
    <w:rsid w:val="00F66327"/>
    <w:rsid w:val="00F7099B"/>
    <w:rsid w:val="00F71FE1"/>
    <w:rsid w:val="00F7285C"/>
    <w:rsid w:val="00F73F70"/>
    <w:rsid w:val="00F74791"/>
    <w:rsid w:val="00F77A66"/>
    <w:rsid w:val="00F82486"/>
    <w:rsid w:val="00F82AE8"/>
    <w:rsid w:val="00F85A2C"/>
    <w:rsid w:val="00F8720F"/>
    <w:rsid w:val="00F90DE5"/>
    <w:rsid w:val="00F922A0"/>
    <w:rsid w:val="00F934F8"/>
    <w:rsid w:val="00F93B48"/>
    <w:rsid w:val="00F93D16"/>
    <w:rsid w:val="00F93E82"/>
    <w:rsid w:val="00F94B76"/>
    <w:rsid w:val="00F965ED"/>
    <w:rsid w:val="00F9694A"/>
    <w:rsid w:val="00F96997"/>
    <w:rsid w:val="00FA21D1"/>
    <w:rsid w:val="00FA2631"/>
    <w:rsid w:val="00FA3782"/>
    <w:rsid w:val="00FA3D3E"/>
    <w:rsid w:val="00FA514E"/>
    <w:rsid w:val="00FB0B5E"/>
    <w:rsid w:val="00FB2F70"/>
    <w:rsid w:val="00FB37F0"/>
    <w:rsid w:val="00FB6E27"/>
    <w:rsid w:val="00FB7A65"/>
    <w:rsid w:val="00FC24B3"/>
    <w:rsid w:val="00FC2DF8"/>
    <w:rsid w:val="00FC3AC4"/>
    <w:rsid w:val="00FC58BC"/>
    <w:rsid w:val="00FC745B"/>
    <w:rsid w:val="00FD1832"/>
    <w:rsid w:val="00FD2AEA"/>
    <w:rsid w:val="00FD548C"/>
    <w:rsid w:val="00FD6ED8"/>
    <w:rsid w:val="00FE0508"/>
    <w:rsid w:val="00FE095E"/>
    <w:rsid w:val="00FE1CA9"/>
    <w:rsid w:val="00FE23E5"/>
    <w:rsid w:val="00FE2A0B"/>
    <w:rsid w:val="00FE2E96"/>
    <w:rsid w:val="00FE3EA8"/>
    <w:rsid w:val="00FE7806"/>
    <w:rsid w:val="00FF0EE6"/>
    <w:rsid w:val="00FF2334"/>
    <w:rsid w:val="00FF4527"/>
    <w:rsid w:val="00FF452E"/>
    <w:rsid w:val="00FF6FA7"/>
    <w:rsid w:val="00FF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1A89AB"/>
  <w15:docId w15:val="{5CA0088B-2C81-4E57-B20A-8F81EA21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5D3"/>
    <w:rPr>
      <w:sz w:val="24"/>
      <w:szCs w:val="24"/>
    </w:rPr>
  </w:style>
  <w:style w:type="paragraph" w:styleId="1">
    <w:name w:val="heading 1"/>
    <w:basedOn w:val="a"/>
    <w:next w:val="a"/>
    <w:qFormat/>
    <w:rsid w:val="009C5A6F"/>
    <w:pPr>
      <w:keepNext/>
      <w:jc w:val="center"/>
      <w:outlineLvl w:val="0"/>
    </w:pPr>
    <w:rPr>
      <w:rFonts w:cs="Arial"/>
      <w:bCs/>
      <w:caps/>
      <w:kern w:val="32"/>
      <w:sz w:val="28"/>
      <w:szCs w:val="32"/>
    </w:rPr>
  </w:style>
  <w:style w:type="paragraph" w:styleId="2">
    <w:name w:val="heading 2"/>
    <w:basedOn w:val="a"/>
    <w:next w:val="a"/>
    <w:qFormat/>
    <w:rsid w:val="009C5A6F"/>
    <w:pPr>
      <w:keepNext/>
      <w:ind w:firstLine="397"/>
      <w:outlineLvl w:val="1"/>
    </w:pPr>
    <w:rPr>
      <w:rFonts w:cs="Arial"/>
      <w:bCs/>
      <w:iCs/>
      <w:sz w:val="28"/>
      <w:szCs w:val="28"/>
    </w:rPr>
  </w:style>
  <w:style w:type="paragraph" w:styleId="3">
    <w:name w:val="heading 3"/>
    <w:basedOn w:val="a"/>
    <w:next w:val="a"/>
    <w:qFormat/>
    <w:rsid w:val="000C541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722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242B8"/>
    <w:pPr>
      <w:keepNext/>
      <w:tabs>
        <w:tab w:val="left" w:pos="113"/>
      </w:tabs>
      <w:spacing w:line="288" w:lineRule="auto"/>
      <w:ind w:firstLine="720"/>
      <w:jc w:val="both"/>
      <w:outlineLvl w:val="5"/>
    </w:pPr>
    <w:rPr>
      <w:b/>
      <w:bCs/>
      <w:i/>
      <w:iCs/>
    </w:rPr>
  </w:style>
  <w:style w:type="paragraph" w:styleId="8">
    <w:name w:val="heading 8"/>
    <w:basedOn w:val="a"/>
    <w:next w:val="a"/>
    <w:qFormat/>
    <w:rsid w:val="004C6B9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587A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56276"/>
    <w:pPr>
      <w:spacing w:line="26" w:lineRule="atLeast"/>
      <w:ind w:right="98"/>
    </w:pPr>
    <w:rPr>
      <w:sz w:val="28"/>
      <w:szCs w:val="28"/>
    </w:rPr>
  </w:style>
  <w:style w:type="paragraph" w:styleId="a4">
    <w:name w:val="footer"/>
    <w:basedOn w:val="a"/>
    <w:rsid w:val="00A562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6276"/>
  </w:style>
  <w:style w:type="paragraph" w:styleId="a6">
    <w:name w:val="header"/>
    <w:basedOn w:val="a"/>
    <w:rsid w:val="00A56276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577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37216B"/>
    <w:pPr>
      <w:spacing w:after="120" w:line="480" w:lineRule="auto"/>
      <w:ind w:left="283"/>
    </w:pPr>
  </w:style>
  <w:style w:type="paragraph" w:styleId="a8">
    <w:name w:val="Block Text"/>
    <w:basedOn w:val="a"/>
    <w:rsid w:val="0037216B"/>
    <w:pPr>
      <w:spacing w:line="360" w:lineRule="auto"/>
      <w:ind w:left="567" w:right="284" w:firstLine="720"/>
      <w:jc w:val="both"/>
    </w:pPr>
    <w:rPr>
      <w:sz w:val="28"/>
      <w:szCs w:val="28"/>
    </w:rPr>
  </w:style>
  <w:style w:type="paragraph" w:styleId="a9">
    <w:name w:val="Body Text"/>
    <w:basedOn w:val="a"/>
    <w:rsid w:val="004C6B96"/>
    <w:pPr>
      <w:spacing w:after="120"/>
    </w:pPr>
  </w:style>
  <w:style w:type="paragraph" w:styleId="21">
    <w:name w:val="Body Text 2"/>
    <w:basedOn w:val="a"/>
    <w:link w:val="22"/>
    <w:rsid w:val="004C6B96"/>
    <w:pPr>
      <w:spacing w:after="120" w:line="480" w:lineRule="auto"/>
    </w:pPr>
  </w:style>
  <w:style w:type="paragraph" w:customStyle="1" w:styleId="31">
    <w:name w:val="Основной текст 31"/>
    <w:basedOn w:val="a"/>
    <w:rsid w:val="004C6B96"/>
    <w:pPr>
      <w:jc w:val="center"/>
    </w:pPr>
    <w:rPr>
      <w:rFonts w:ascii="Arial" w:hAnsi="Arial"/>
      <w:sz w:val="28"/>
      <w:szCs w:val="20"/>
    </w:rPr>
  </w:style>
  <w:style w:type="paragraph" w:styleId="aa">
    <w:name w:val="Subtitle"/>
    <w:basedOn w:val="a"/>
    <w:qFormat/>
    <w:rsid w:val="004C6B96"/>
    <w:pPr>
      <w:jc w:val="center"/>
    </w:pPr>
    <w:rPr>
      <w:b/>
      <w:bCs/>
    </w:rPr>
  </w:style>
  <w:style w:type="paragraph" w:styleId="30">
    <w:name w:val="Body Text 3"/>
    <w:basedOn w:val="a"/>
    <w:rsid w:val="004C6B96"/>
    <w:pPr>
      <w:spacing w:after="120"/>
    </w:pPr>
    <w:rPr>
      <w:sz w:val="16"/>
      <w:szCs w:val="16"/>
    </w:rPr>
  </w:style>
  <w:style w:type="paragraph" w:customStyle="1" w:styleId="ab">
    <w:name w:val="Словарная статья"/>
    <w:basedOn w:val="a"/>
    <w:next w:val="a"/>
    <w:rsid w:val="00BA7CD9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styleId="ac">
    <w:name w:val="Strong"/>
    <w:qFormat/>
    <w:rsid w:val="002F3E77"/>
    <w:rPr>
      <w:b/>
      <w:bCs/>
    </w:rPr>
  </w:style>
  <w:style w:type="character" w:styleId="ad">
    <w:name w:val="Hyperlink"/>
    <w:uiPriority w:val="99"/>
    <w:rsid w:val="00C11938"/>
    <w:rPr>
      <w:strike w:val="0"/>
      <w:dstrike w:val="0"/>
      <w:color w:val="0000FF"/>
      <w:u w:val="none"/>
      <w:effect w:val="none"/>
    </w:rPr>
  </w:style>
  <w:style w:type="character" w:customStyle="1" w:styleId="txt21">
    <w:name w:val="txt_21"/>
    <w:rsid w:val="00C11938"/>
    <w:rPr>
      <w:rFonts w:ascii="Times New Roman" w:hAnsi="Times New Roman" w:cs="Times New Roman" w:hint="default"/>
      <w:b/>
      <w:bCs/>
      <w:color w:val="FF0000"/>
      <w:sz w:val="14"/>
      <w:szCs w:val="14"/>
    </w:rPr>
  </w:style>
  <w:style w:type="character" w:customStyle="1" w:styleId="txt31">
    <w:name w:val="txt_31"/>
    <w:rsid w:val="00C11938"/>
    <w:rPr>
      <w:rFonts w:ascii="Times New Roman" w:hAnsi="Times New Roman" w:cs="Times New Roman" w:hint="default"/>
      <w:color w:val="FF0000"/>
      <w:sz w:val="14"/>
      <w:szCs w:val="14"/>
    </w:rPr>
  </w:style>
  <w:style w:type="paragraph" w:styleId="ae">
    <w:name w:val="Normal (Web)"/>
    <w:basedOn w:val="a"/>
    <w:uiPriority w:val="99"/>
    <w:rsid w:val="00C11938"/>
    <w:pPr>
      <w:spacing w:before="100" w:beforeAutospacing="1" w:after="100" w:afterAutospacing="1"/>
    </w:pPr>
  </w:style>
  <w:style w:type="paragraph" w:styleId="32">
    <w:name w:val="Body Text Indent 3"/>
    <w:basedOn w:val="a"/>
    <w:rsid w:val="001573F0"/>
    <w:pPr>
      <w:spacing w:after="120"/>
      <w:ind w:left="283"/>
    </w:pPr>
    <w:rPr>
      <w:sz w:val="16"/>
      <w:szCs w:val="16"/>
    </w:rPr>
  </w:style>
  <w:style w:type="paragraph" w:styleId="af">
    <w:name w:val="Title"/>
    <w:basedOn w:val="a"/>
    <w:qFormat/>
    <w:rsid w:val="00E51C00"/>
    <w:pPr>
      <w:spacing w:line="360" w:lineRule="auto"/>
      <w:ind w:firstLine="397"/>
      <w:jc w:val="center"/>
    </w:pPr>
    <w:rPr>
      <w:sz w:val="28"/>
      <w:szCs w:val="28"/>
    </w:rPr>
  </w:style>
  <w:style w:type="paragraph" w:styleId="af0">
    <w:name w:val="Plain Text"/>
    <w:basedOn w:val="a"/>
    <w:rsid w:val="0085403C"/>
    <w:rPr>
      <w:sz w:val="20"/>
      <w:szCs w:val="20"/>
    </w:rPr>
  </w:style>
  <w:style w:type="paragraph" w:customStyle="1" w:styleId="FR3">
    <w:name w:val="FR3"/>
    <w:rsid w:val="00966D7C"/>
    <w:pPr>
      <w:widowControl w:val="0"/>
      <w:autoSpaceDE w:val="0"/>
      <w:autoSpaceDN w:val="0"/>
      <w:adjustRightInd w:val="0"/>
      <w:ind w:left="36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210">
    <w:name w:val="Основной текст 21"/>
    <w:basedOn w:val="a"/>
    <w:rsid w:val="00966D7C"/>
    <w:pPr>
      <w:jc w:val="both"/>
    </w:pPr>
    <w:rPr>
      <w:b/>
      <w:i/>
      <w:sz w:val="32"/>
      <w:szCs w:val="20"/>
    </w:rPr>
  </w:style>
  <w:style w:type="paragraph" w:customStyle="1" w:styleId="p">
    <w:name w:val="p"/>
    <w:basedOn w:val="a"/>
    <w:rsid w:val="00BC4550"/>
    <w:pPr>
      <w:spacing w:before="48" w:after="48"/>
      <w:ind w:firstLine="480"/>
      <w:jc w:val="both"/>
    </w:pPr>
  </w:style>
  <w:style w:type="paragraph" w:styleId="HTML">
    <w:name w:val="HTML Preformatted"/>
    <w:basedOn w:val="a"/>
    <w:rsid w:val="00413B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customStyle="1" w:styleId="10">
    <w:name w:val="Стиль1"/>
    <w:basedOn w:val="a"/>
    <w:rsid w:val="00A45E3F"/>
    <w:pPr>
      <w:spacing w:line="360" w:lineRule="auto"/>
      <w:ind w:firstLine="851"/>
      <w:jc w:val="both"/>
    </w:pPr>
    <w:rPr>
      <w:sz w:val="28"/>
      <w:szCs w:val="28"/>
    </w:rPr>
  </w:style>
  <w:style w:type="paragraph" w:customStyle="1" w:styleId="af1">
    <w:name w:val="ОБЫЧНЫЙ"/>
    <w:basedOn w:val="a"/>
    <w:rsid w:val="009776B0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ConsNormal">
    <w:name w:val="ConsNormal"/>
    <w:rsid w:val="009776B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styleId="af2">
    <w:name w:val="annotation reference"/>
    <w:semiHidden/>
    <w:rsid w:val="00136731"/>
    <w:rPr>
      <w:sz w:val="16"/>
    </w:rPr>
  </w:style>
  <w:style w:type="paragraph" w:customStyle="1" w:styleId="211">
    <w:name w:val="Основной текст с отступом 21"/>
    <w:basedOn w:val="a"/>
    <w:rsid w:val="005722DC"/>
    <w:pPr>
      <w:spacing w:line="360" w:lineRule="auto"/>
      <w:ind w:firstLine="708"/>
      <w:jc w:val="both"/>
    </w:pPr>
    <w:rPr>
      <w:i/>
      <w:szCs w:val="20"/>
    </w:rPr>
  </w:style>
  <w:style w:type="paragraph" w:styleId="af3">
    <w:name w:val="Balloon Text"/>
    <w:basedOn w:val="a"/>
    <w:semiHidden/>
    <w:rsid w:val="00CE6CA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87D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2 Знак"/>
    <w:link w:val="21"/>
    <w:rsid w:val="000A7024"/>
    <w:rPr>
      <w:sz w:val="24"/>
      <w:szCs w:val="24"/>
    </w:rPr>
  </w:style>
  <w:style w:type="paragraph" w:styleId="af4">
    <w:name w:val="List Paragraph"/>
    <w:basedOn w:val="a"/>
    <w:uiPriority w:val="34"/>
    <w:qFormat/>
    <w:rsid w:val="00C551D0"/>
    <w:pPr>
      <w:ind w:left="720"/>
      <w:contextualSpacing/>
    </w:pPr>
  </w:style>
  <w:style w:type="paragraph" w:styleId="af5">
    <w:name w:val="No Spacing"/>
    <w:aliases w:val="Обычный 12 пт"/>
    <w:autoRedefine/>
    <w:uiPriority w:val="1"/>
    <w:qFormat/>
    <w:rsid w:val="00146BCD"/>
    <w:pPr>
      <w:ind w:firstLine="397"/>
      <w:jc w:val="both"/>
    </w:pPr>
    <w:rPr>
      <w:rFonts w:eastAsia="Calibri"/>
      <w:sz w:val="28"/>
      <w:szCs w:val="28"/>
      <w:lang w:eastAsia="en-US"/>
    </w:rPr>
  </w:style>
  <w:style w:type="paragraph" w:customStyle="1" w:styleId="Default">
    <w:name w:val="Default"/>
    <w:rsid w:val="005F64C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3">
    <w:name w:val="Основной текст (2)_"/>
    <w:link w:val="24"/>
    <w:rsid w:val="000E2B4A"/>
    <w:rPr>
      <w:sz w:val="28"/>
      <w:szCs w:val="28"/>
      <w:shd w:val="clear" w:color="auto" w:fill="FFFFFF"/>
    </w:rPr>
  </w:style>
  <w:style w:type="character" w:customStyle="1" w:styleId="5">
    <w:name w:val="Основной текст (5)_"/>
    <w:link w:val="50"/>
    <w:rsid w:val="000E2B4A"/>
    <w:rPr>
      <w:i/>
      <w:iCs/>
      <w:sz w:val="28"/>
      <w:szCs w:val="28"/>
      <w:shd w:val="clear" w:color="auto" w:fill="FFFFFF"/>
    </w:rPr>
  </w:style>
  <w:style w:type="character" w:customStyle="1" w:styleId="af6">
    <w:name w:val="Колонтитул_"/>
    <w:link w:val="af7"/>
    <w:rsid w:val="000E2B4A"/>
    <w:rPr>
      <w:b/>
      <w:bCs/>
      <w:sz w:val="28"/>
      <w:szCs w:val="28"/>
      <w:shd w:val="clear" w:color="auto" w:fill="FFFFFF"/>
    </w:rPr>
  </w:style>
  <w:style w:type="character" w:customStyle="1" w:styleId="11pt">
    <w:name w:val="Колонтитул + 11 pt;Не полужирный"/>
    <w:rsid w:val="000E2B4A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8">
    <w:name w:val="Колонтитул + Не полужирный"/>
    <w:rsid w:val="000E2B4A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15pt">
    <w:name w:val="Колонтитул + 11;5 pt;Не полужирный"/>
    <w:rsid w:val="000E2B4A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Corbel15pt0pt">
    <w:name w:val="Основной текст (2) + Corbel;15 pt;Интервал 0 pt"/>
    <w:rsid w:val="000E2B4A"/>
    <w:rPr>
      <w:rFonts w:ascii="Corbel" w:eastAsia="Corbel" w:hAnsi="Corbel" w:cs="Corbel"/>
      <w:color w:val="000000"/>
      <w:spacing w:val="-10"/>
      <w:w w:val="100"/>
      <w:position w:val="0"/>
      <w:sz w:val="30"/>
      <w:szCs w:val="30"/>
      <w:shd w:val="clear" w:color="auto" w:fill="FFFFFF"/>
      <w:lang w:val="en-US" w:eastAsia="en-US" w:bidi="en-US"/>
    </w:rPr>
  </w:style>
  <w:style w:type="character" w:customStyle="1" w:styleId="2Arial11pt">
    <w:name w:val="Основной текст (2) + Arial;11 pt"/>
    <w:rsid w:val="000E2B4A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rsid w:val="000E2B4A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0E2B4A"/>
    <w:pPr>
      <w:widowControl w:val="0"/>
      <w:shd w:val="clear" w:color="auto" w:fill="FFFFFF"/>
      <w:spacing w:after="720" w:line="322" w:lineRule="exact"/>
      <w:ind w:hanging="640"/>
      <w:jc w:val="center"/>
    </w:pPr>
    <w:rPr>
      <w:sz w:val="28"/>
      <w:szCs w:val="28"/>
    </w:rPr>
  </w:style>
  <w:style w:type="paragraph" w:customStyle="1" w:styleId="50">
    <w:name w:val="Основной текст (5)"/>
    <w:basedOn w:val="a"/>
    <w:link w:val="5"/>
    <w:rsid w:val="000E2B4A"/>
    <w:pPr>
      <w:widowControl w:val="0"/>
      <w:shd w:val="clear" w:color="auto" w:fill="FFFFFF"/>
      <w:spacing w:before="1260" w:after="60" w:line="0" w:lineRule="atLeast"/>
      <w:jc w:val="center"/>
    </w:pPr>
    <w:rPr>
      <w:i/>
      <w:iCs/>
      <w:sz w:val="28"/>
      <w:szCs w:val="28"/>
    </w:rPr>
  </w:style>
  <w:style w:type="paragraph" w:customStyle="1" w:styleId="af7">
    <w:name w:val="Колонтитул"/>
    <w:basedOn w:val="a"/>
    <w:link w:val="af6"/>
    <w:rsid w:val="000E2B4A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styleId="af9">
    <w:name w:val="Emphasis"/>
    <w:qFormat/>
    <w:rsid w:val="00274021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526A46"/>
  </w:style>
  <w:style w:type="paragraph" w:styleId="afa">
    <w:name w:val="TOC Heading"/>
    <w:basedOn w:val="1"/>
    <w:next w:val="a"/>
    <w:uiPriority w:val="39"/>
    <w:unhideWhenUsed/>
    <w:qFormat/>
    <w:rsid w:val="00A63C20"/>
    <w:pPr>
      <w:keepLines/>
      <w:spacing w:before="480" w:line="276" w:lineRule="auto"/>
      <w:jc w:val="left"/>
      <w:outlineLvl w:val="9"/>
    </w:pPr>
    <w:rPr>
      <w:rFonts w:ascii="Cambria" w:hAnsi="Cambria" w:cs="Times New Roman"/>
      <w:b/>
      <w:caps w:val="0"/>
      <w:color w:val="365F91"/>
      <w:kern w:val="0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A63C20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A63C20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88;&#1080;&#1085;&#1072;\Desktop\&#1058;&#1088;&#1077;&#1073;&#1086;&#1074;&#1072;&#1085;&#1080;&#1103;%20&#1082;%20&#1042;&#1050;&#1056;\&#1055;&#1086;&#1076;&#1075;&#1086;&#1090;&#1086;&#1074;&#1083;&#1077;&#1085;&#1099;&#1081;%20&#1087;&#1072;&#1082;&#1077;&#1090;_2\&#1056;&#1077;&#1094;&#1077;&#1085;&#1079;&#1080;&#1103;_&#1086;&#1073;&#1088;&#1072;&#1079;&#1077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8155-DA1C-4235-BE2E-CB06CA854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Рецензия_образец</Template>
  <TotalTime>1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Академия предпринимательства</vt:lpstr>
    </vt:vector>
  </TitlesOfParts>
  <Company>аа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Академия предпринимательства</dc:title>
  <dc:subject/>
  <dc:creator>Ирина</dc:creator>
  <cp:keywords/>
  <cp:lastModifiedBy>365 Pro Plus</cp:lastModifiedBy>
  <cp:revision>3</cp:revision>
  <cp:lastPrinted>2017-02-08T14:28:00Z</cp:lastPrinted>
  <dcterms:created xsi:type="dcterms:W3CDTF">2025-03-18T12:08:00Z</dcterms:created>
  <dcterms:modified xsi:type="dcterms:W3CDTF">2025-04-21T10:35:00Z</dcterms:modified>
</cp:coreProperties>
</file>